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EA31D7" w14:textId="1AED63AB" w:rsidR="009A670C" w:rsidRDefault="009A670C" w:rsidP="009A670C">
      <w:pPr>
        <w:pStyle w:val="Articletitle"/>
        <w:jc w:val="center"/>
      </w:pPr>
      <w:r w:rsidRPr="009A670C">
        <w:t xml:space="preserve">Supplementary </w:t>
      </w:r>
      <w:r w:rsidR="005A331C">
        <w:t>information</w:t>
      </w:r>
    </w:p>
    <w:p w14:paraId="6A47D369" w14:textId="77777777" w:rsidR="009A670C" w:rsidRPr="009A670C" w:rsidRDefault="009A670C" w:rsidP="009A670C"/>
    <w:p w14:paraId="4D1BECC5" w14:textId="77777777" w:rsidR="00042771" w:rsidRDefault="00042771" w:rsidP="00F31570">
      <w:pPr>
        <w:pStyle w:val="Articletitle"/>
      </w:pPr>
      <w:r>
        <w:t>A C</w:t>
      </w:r>
      <w:r w:rsidRPr="002E7592">
        <w:t>ombined Experimental and Computational Study on the Reaction Dynamics of the 1-Propynyl</w:t>
      </w:r>
      <w:r>
        <w:t xml:space="preserve"> (CH</w:t>
      </w:r>
      <w:r w:rsidRPr="002E7592">
        <w:rPr>
          <w:vertAlign w:val="subscript"/>
        </w:rPr>
        <w:t>3</w:t>
      </w:r>
      <w:r>
        <w:t xml:space="preserve">CC, </w:t>
      </w:r>
      <w:r w:rsidRPr="007579B3">
        <w:t>X</w:t>
      </w:r>
      <w:r w:rsidRPr="007579B3">
        <w:rPr>
          <w:vertAlign w:val="superscript"/>
        </w:rPr>
        <w:t>2</w:t>
      </w:r>
      <w:r w:rsidRPr="007579B3">
        <w:t>A</w:t>
      </w:r>
      <w:r w:rsidRPr="007579B3">
        <w:rPr>
          <w:vertAlign w:val="subscript"/>
        </w:rPr>
        <w:t>1</w:t>
      </w:r>
      <w:r>
        <w:t>)</w:t>
      </w:r>
      <w:r w:rsidRPr="0038279B">
        <w:t xml:space="preserve"> </w:t>
      </w:r>
      <w:r w:rsidRPr="002E7592">
        <w:t>–</w:t>
      </w:r>
      <w:r>
        <w:t xml:space="preserve"> Propylene (CH</w:t>
      </w:r>
      <w:r w:rsidRPr="002E7592">
        <w:rPr>
          <w:vertAlign w:val="subscript"/>
        </w:rPr>
        <w:t>3</w:t>
      </w:r>
      <w:r w:rsidRPr="002E7592">
        <w:t>CH</w:t>
      </w:r>
      <w:r>
        <w:t>CH</w:t>
      </w:r>
      <w:r w:rsidRPr="002E7592">
        <w:rPr>
          <w:vertAlign w:val="subscript"/>
        </w:rPr>
        <w:t>2</w:t>
      </w:r>
      <w:r>
        <w:t xml:space="preserve">, </w:t>
      </w:r>
      <w:r w:rsidRPr="007579B3">
        <w:t>X</w:t>
      </w:r>
      <w:r w:rsidRPr="007579B3">
        <w:rPr>
          <w:vertAlign w:val="superscript"/>
        </w:rPr>
        <w:t>1</w:t>
      </w:r>
      <w:r>
        <w:t>A′)</w:t>
      </w:r>
      <w:r w:rsidRPr="002E7592">
        <w:t xml:space="preserve"> System and the Formation of </w:t>
      </w:r>
      <w:r>
        <w:t>1,3-</w:t>
      </w:r>
      <w:r w:rsidRPr="0038279B">
        <w:t>dimethylvinylacetylene</w:t>
      </w:r>
      <w:r>
        <w:t xml:space="preserve"> (CH</w:t>
      </w:r>
      <w:r w:rsidRPr="002E7592">
        <w:rPr>
          <w:vertAlign w:val="subscript"/>
        </w:rPr>
        <w:t>3</w:t>
      </w:r>
      <w:r>
        <w:t>CCCHCHCH</w:t>
      </w:r>
      <w:r w:rsidRPr="002E7592">
        <w:rPr>
          <w:vertAlign w:val="subscript"/>
        </w:rPr>
        <w:t>3</w:t>
      </w:r>
      <w:r>
        <w:t xml:space="preserve">, </w:t>
      </w:r>
      <w:r>
        <w:rPr>
          <w:szCs w:val="28"/>
        </w:rPr>
        <w:t>X</w:t>
      </w:r>
      <w:r>
        <w:rPr>
          <w:szCs w:val="28"/>
          <w:vertAlign w:val="superscript"/>
        </w:rPr>
        <w:t>1</w:t>
      </w:r>
      <w:r>
        <w:rPr>
          <w:szCs w:val="28"/>
        </w:rPr>
        <w:t>A′</w:t>
      </w:r>
      <w:r>
        <w:rPr>
          <w:color w:val="000000"/>
          <w:szCs w:val="28"/>
        </w:rPr>
        <w:t xml:space="preserve">) </w:t>
      </w:r>
      <w:r w:rsidRPr="002E7592">
        <w:t>under Single Collision Conditions</w:t>
      </w:r>
    </w:p>
    <w:p w14:paraId="0BE85B7C" w14:textId="77777777" w:rsidR="00846CBD" w:rsidRPr="00D54092" w:rsidRDefault="00846CBD" w:rsidP="00D54092">
      <w:pPr>
        <w:pStyle w:val="Authornames"/>
      </w:pPr>
    </w:p>
    <w:p w14:paraId="278640A3" w14:textId="796E4EC6" w:rsidR="00DA03A7" w:rsidRPr="00407BEC" w:rsidRDefault="00DA03A7" w:rsidP="00F31570">
      <w:pPr>
        <w:pStyle w:val="Authornames"/>
      </w:pPr>
      <w:r w:rsidRPr="00407BEC">
        <w:t>Iakov A. Medvedkov</w:t>
      </w:r>
      <w:r w:rsidR="00AE11D4">
        <w:t xml:space="preserve"> </w:t>
      </w:r>
      <w:r w:rsidR="00AE11D4">
        <w:rPr>
          <w:vertAlign w:val="superscript"/>
        </w:rPr>
        <w:t>a</w:t>
      </w:r>
      <w:r w:rsidRPr="00407BEC">
        <w:t xml:space="preserve">, </w:t>
      </w:r>
      <w:r w:rsidR="00787FA1" w:rsidRPr="00BE36C6">
        <w:t>Anatoliy A. Nikolayev</w:t>
      </w:r>
      <w:r w:rsidR="00AE11D4" w:rsidRPr="00AE11D4">
        <w:rPr>
          <w:vertAlign w:val="superscript"/>
        </w:rPr>
        <w:t xml:space="preserve"> </w:t>
      </w:r>
      <w:proofErr w:type="spellStart"/>
      <w:proofErr w:type="gramStart"/>
      <w:r w:rsidR="00AE11D4">
        <w:rPr>
          <w:vertAlign w:val="superscript"/>
        </w:rPr>
        <w:t>b</w:t>
      </w:r>
      <w:r w:rsidR="00C46FB7">
        <w:rPr>
          <w:vertAlign w:val="superscript"/>
        </w:rPr>
        <w:t>,c</w:t>
      </w:r>
      <w:proofErr w:type="spellEnd"/>
      <w:proofErr w:type="gramEnd"/>
      <w:r w:rsidR="00787FA1" w:rsidRPr="00BE36C6">
        <w:t>,</w:t>
      </w:r>
      <w:r w:rsidR="00787FA1" w:rsidRPr="00BE36C6">
        <w:rPr>
          <w:vertAlign w:val="superscript"/>
        </w:rPr>
        <w:t xml:space="preserve"> </w:t>
      </w:r>
      <w:r w:rsidRPr="00407BEC">
        <w:t>Chao He</w:t>
      </w:r>
      <w:r w:rsidR="00AE11D4">
        <w:t xml:space="preserve"> </w:t>
      </w:r>
      <w:r w:rsidR="00AE11D4">
        <w:rPr>
          <w:vertAlign w:val="superscript"/>
        </w:rPr>
        <w:t>a</w:t>
      </w:r>
      <w:r w:rsidRPr="00407BEC">
        <w:t>, Zhenghai Yang</w:t>
      </w:r>
      <w:r w:rsidR="00AE11D4">
        <w:rPr>
          <w:vertAlign w:val="superscript"/>
        </w:rPr>
        <w:t xml:space="preserve"> a</w:t>
      </w:r>
      <w:r w:rsidRPr="00407BEC">
        <w:t xml:space="preserve">, Alexander M. </w:t>
      </w:r>
      <w:r w:rsidR="00C46FB7" w:rsidRPr="00BE36C6">
        <w:t>Mebel</w:t>
      </w:r>
      <w:r w:rsidR="00C46FB7">
        <w:rPr>
          <w:vertAlign w:val="superscript"/>
        </w:rPr>
        <w:t>d</w:t>
      </w:r>
      <w:r w:rsidR="00AE11D4" w:rsidRPr="00BE36C6">
        <w:t>*</w:t>
      </w:r>
      <w:r w:rsidR="00787FA1" w:rsidRPr="00BE36C6">
        <w:t>,</w:t>
      </w:r>
      <w:r w:rsidR="00AE11D4" w:rsidRPr="00AE11D4">
        <w:rPr>
          <w:vertAlign w:val="superscript"/>
        </w:rPr>
        <w:t xml:space="preserve"> </w:t>
      </w:r>
      <w:r w:rsidRPr="00407BEC">
        <w:t>Ralf I. Kaiser</w:t>
      </w:r>
      <w:r w:rsidR="00AE11D4" w:rsidRPr="00AE11D4">
        <w:rPr>
          <w:vertAlign w:val="superscript"/>
        </w:rPr>
        <w:t>a</w:t>
      </w:r>
      <w:r w:rsidRPr="00407BEC">
        <w:t xml:space="preserve">*  </w:t>
      </w:r>
    </w:p>
    <w:p w14:paraId="2B7B2CC7" w14:textId="77777777" w:rsidR="00AA6B41" w:rsidRPr="0038279B" w:rsidRDefault="00AA6B41">
      <w:pPr>
        <w:spacing w:line="259" w:lineRule="auto"/>
        <w:rPr>
          <w:b/>
          <w:highlight w:val="yellow"/>
        </w:rPr>
      </w:pPr>
    </w:p>
    <w:p w14:paraId="0C29FA93" w14:textId="72E1B868" w:rsidR="00AA6B41" w:rsidRPr="00AE11D4" w:rsidRDefault="00C46FB7" w:rsidP="00F31570">
      <w:pPr>
        <w:pStyle w:val="Affiliation"/>
      </w:pPr>
      <w:r>
        <w:rPr>
          <w:vertAlign w:val="superscript"/>
        </w:rPr>
        <w:t>a</w:t>
      </w:r>
      <w:r w:rsidRPr="00AE11D4">
        <w:rPr>
          <w:b/>
        </w:rPr>
        <w:t xml:space="preserve"> </w:t>
      </w:r>
      <w:r w:rsidR="00DA03A7" w:rsidRPr="00AE11D4">
        <w:t>Department of Chemistry, University of Hawaii at Manoa, Honolulu, HI 96822, USA</w:t>
      </w:r>
      <w:r w:rsidR="00AE11D4" w:rsidRPr="00AE11D4">
        <w:t xml:space="preserve"> </w:t>
      </w:r>
    </w:p>
    <w:p w14:paraId="6E710194" w14:textId="1BE3501A" w:rsidR="00DA03A7" w:rsidRDefault="00C46FB7" w:rsidP="00F31570">
      <w:pPr>
        <w:pStyle w:val="Affiliation"/>
      </w:pPr>
      <w:r>
        <w:rPr>
          <w:vertAlign w:val="superscript"/>
        </w:rPr>
        <w:t>b</w:t>
      </w:r>
      <w:r w:rsidRPr="00AE11D4">
        <w:t xml:space="preserve"> </w:t>
      </w:r>
      <w:r w:rsidR="00DA03A7" w:rsidRPr="00AE11D4">
        <w:t>Samara National Research University, Samara 443086, Russia</w:t>
      </w:r>
    </w:p>
    <w:p w14:paraId="754E2D33" w14:textId="4596A530" w:rsidR="00C46FB7" w:rsidRPr="00AE11D4" w:rsidRDefault="00C46FB7" w:rsidP="00F31570">
      <w:pPr>
        <w:pStyle w:val="Affiliation"/>
      </w:pPr>
      <w:r w:rsidRPr="00F31570">
        <w:rPr>
          <w:vertAlign w:val="superscript"/>
        </w:rPr>
        <w:t>c</w:t>
      </w:r>
      <w:r w:rsidRPr="00F31570">
        <w:t xml:space="preserve"> Lebedev Physical Institute, Samara 443011, Russia</w:t>
      </w:r>
    </w:p>
    <w:p w14:paraId="736A6FCD" w14:textId="13F424FD" w:rsidR="00DA03A7" w:rsidRPr="00AE11D4" w:rsidRDefault="00C46FB7" w:rsidP="00F31570">
      <w:pPr>
        <w:pStyle w:val="Affiliation"/>
      </w:pPr>
      <w:r>
        <w:rPr>
          <w:vertAlign w:val="superscript"/>
        </w:rPr>
        <w:t>d</w:t>
      </w:r>
      <w:r w:rsidRPr="00AE11D4">
        <w:t xml:space="preserve"> </w:t>
      </w:r>
      <w:r w:rsidR="007D5D98" w:rsidRPr="00AE11D4">
        <w:t>Department of Chemistry and Biochemistry, Florida International University, Miami, Florida 33199, USA</w:t>
      </w:r>
      <w:r w:rsidR="00AE11D4" w:rsidRPr="00AE11D4">
        <w:t xml:space="preserve"> </w:t>
      </w:r>
    </w:p>
    <w:p w14:paraId="61C4C576" w14:textId="26F85A14" w:rsidR="00787FA1" w:rsidRDefault="00787FA1">
      <w:pPr>
        <w:spacing w:line="259" w:lineRule="auto"/>
        <w:rPr>
          <w:b/>
        </w:rPr>
      </w:pPr>
    </w:p>
    <w:p w14:paraId="735B012C" w14:textId="77777777" w:rsidR="00141FAB" w:rsidRDefault="00AE11D4" w:rsidP="00F31570">
      <w:pPr>
        <w:pStyle w:val="Correspondencedetails"/>
        <w:sectPr w:rsidR="00141FAB">
          <w:headerReference w:type="default" r:id="rId11"/>
          <w:footerReference w:type="default" r:id="rId12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AE11D4">
        <w:t>*Correspondence to: ralfk@hawaii.edu, mebela@fiu.edu</w:t>
      </w:r>
    </w:p>
    <w:p w14:paraId="20A48197" w14:textId="56A6BFD1" w:rsidR="00AE11D4" w:rsidRDefault="00147CE6" w:rsidP="00F636A2">
      <w:pPr>
        <w:pStyle w:val="Correspondencedetails"/>
      </w:pPr>
      <w:r>
        <w:lastRenderedPageBreak/>
        <w:pict w14:anchorId="571688F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71.5pt;height:275.5pt">
            <v:imagedata r:id="rId13" o:title="C3H6 C3H3 PES1"/>
          </v:shape>
        </w:pict>
      </w:r>
    </w:p>
    <w:p w14:paraId="28FAF34F" w14:textId="7D1ECEDD" w:rsidR="00141FAB" w:rsidRDefault="00141FAB" w:rsidP="00F636A2">
      <w:pPr>
        <w:pStyle w:val="Correspondencedetails"/>
      </w:pPr>
    </w:p>
    <w:p w14:paraId="21F2FD1B" w14:textId="7AC0128C" w:rsidR="00141FAB" w:rsidRDefault="00141FAB" w:rsidP="00F31570">
      <w:pPr>
        <w:pStyle w:val="Figurecaption"/>
      </w:pPr>
      <w:r>
        <w:t xml:space="preserve">Figure S1. </w:t>
      </w:r>
      <w:r w:rsidRPr="00811462">
        <w:t>Potential energy surface for the bimolecular reaction of the 1-propynyl (CH</w:t>
      </w:r>
      <w:r w:rsidRPr="00811462">
        <w:rPr>
          <w:vertAlign w:val="subscript"/>
        </w:rPr>
        <w:t>3</w:t>
      </w:r>
      <w:r w:rsidRPr="00811462">
        <w:t>CC; X</w:t>
      </w:r>
      <w:r w:rsidRPr="00811462">
        <w:rPr>
          <w:vertAlign w:val="superscript"/>
        </w:rPr>
        <w:t>2</w:t>
      </w:r>
      <w:r w:rsidRPr="00811462">
        <w:t>A</w:t>
      </w:r>
      <w:r w:rsidRPr="00811462">
        <w:rPr>
          <w:vertAlign w:val="subscript"/>
        </w:rPr>
        <w:t>1</w:t>
      </w:r>
      <w:r w:rsidRPr="00811462">
        <w:t>) radical with Propylene (CH</w:t>
      </w:r>
      <w:r w:rsidRPr="00811462">
        <w:rPr>
          <w:vertAlign w:val="subscript"/>
        </w:rPr>
        <w:t>3</w:t>
      </w:r>
      <w:r w:rsidRPr="00811462">
        <w:t>CHCH</w:t>
      </w:r>
      <w:r w:rsidRPr="00811462">
        <w:rPr>
          <w:vertAlign w:val="subscript"/>
        </w:rPr>
        <w:t>2</w:t>
      </w:r>
      <w:r w:rsidRPr="00811462">
        <w:t>, X</w:t>
      </w:r>
      <w:r w:rsidRPr="00811462">
        <w:rPr>
          <w:vertAlign w:val="superscript"/>
        </w:rPr>
        <w:t>1</w:t>
      </w:r>
      <w:r w:rsidRPr="00811462">
        <w:t xml:space="preserve">A′) </w:t>
      </w:r>
      <w:r w:rsidR="000D3D34">
        <w:t xml:space="preserve">calculated at the </w:t>
      </w:r>
      <w:r w:rsidR="000D3D34" w:rsidRPr="0051186B">
        <w:t>CCSD(T)-F12/cc-pVTZ-F12//</w:t>
      </w:r>
      <w:r w:rsidR="000D3D34" w:rsidRPr="0051186B">
        <w:sym w:font="Symbol" w:char="F077"/>
      </w:r>
      <w:r w:rsidR="000D3D34" w:rsidRPr="0051186B">
        <w:t>B97X-D/6-311G(</w:t>
      </w:r>
      <w:proofErr w:type="spellStart"/>
      <w:r w:rsidR="000D3D34" w:rsidRPr="0051186B">
        <w:t>d,p</w:t>
      </w:r>
      <w:proofErr w:type="spellEnd"/>
      <w:r w:rsidR="000D3D34" w:rsidRPr="0051186B">
        <w:t>)</w:t>
      </w:r>
      <w:r w:rsidR="000D3D34">
        <w:t xml:space="preserve"> level of theory</w:t>
      </w:r>
      <w:r w:rsidR="000D3D34" w:rsidRPr="0051186B">
        <w:t>.</w:t>
      </w:r>
      <w:r w:rsidR="000D3D34">
        <w:t xml:space="preserve"> Relative energies of various species are shown in kJ mol</w:t>
      </w:r>
      <w:r w:rsidR="00BA0C69">
        <w:rPr>
          <w:vertAlign w:val="superscript"/>
        </w:rPr>
        <w:t>–</w:t>
      </w:r>
      <w:r w:rsidR="000D3D34">
        <w:rPr>
          <w:vertAlign w:val="superscript"/>
        </w:rPr>
        <w:t>1</w:t>
      </w:r>
      <w:r>
        <w:t>. Part I</w:t>
      </w:r>
      <w:r w:rsidRPr="00811462">
        <w:t>.</w:t>
      </w:r>
    </w:p>
    <w:p w14:paraId="036A388F" w14:textId="77777777" w:rsidR="00141FAB" w:rsidRDefault="00141FAB">
      <w:pPr>
        <w:spacing w:after="160" w:line="259" w:lineRule="auto"/>
      </w:pPr>
      <w:r>
        <w:br w:type="page"/>
      </w:r>
    </w:p>
    <w:p w14:paraId="70D99AF5" w14:textId="2CAA5816" w:rsidR="00141FAB" w:rsidRDefault="00147CE6" w:rsidP="00F636A2">
      <w:pPr>
        <w:pStyle w:val="Correspondencedetails"/>
      </w:pPr>
      <w:r>
        <w:lastRenderedPageBreak/>
        <w:pict w14:anchorId="0221B826">
          <v:shape id="_x0000_i1026" type="#_x0000_t75" style="width:9in;height:356pt">
            <v:imagedata r:id="rId14" o:title="C3H6 C3H3 PES2"/>
          </v:shape>
        </w:pict>
      </w:r>
    </w:p>
    <w:p w14:paraId="2000F42D" w14:textId="62A9CFE9" w:rsidR="00141FAB" w:rsidRDefault="00141FAB" w:rsidP="00F31570">
      <w:pPr>
        <w:pStyle w:val="Figurecaption"/>
      </w:pPr>
      <w:r>
        <w:t xml:space="preserve">Figure S2. </w:t>
      </w:r>
      <w:r w:rsidRPr="00811462">
        <w:t>Potential energy surface for the bimolecular reaction of the 1-propynyl (CH</w:t>
      </w:r>
      <w:r w:rsidRPr="00811462">
        <w:rPr>
          <w:vertAlign w:val="subscript"/>
        </w:rPr>
        <w:t>3</w:t>
      </w:r>
      <w:r w:rsidRPr="00811462">
        <w:t>CC; X</w:t>
      </w:r>
      <w:r w:rsidRPr="00811462">
        <w:rPr>
          <w:vertAlign w:val="superscript"/>
        </w:rPr>
        <w:t>2</w:t>
      </w:r>
      <w:r w:rsidRPr="00811462">
        <w:t>A</w:t>
      </w:r>
      <w:r w:rsidRPr="00811462">
        <w:rPr>
          <w:vertAlign w:val="subscript"/>
        </w:rPr>
        <w:t>1</w:t>
      </w:r>
      <w:r w:rsidRPr="00811462">
        <w:t>) radical with Propylene (CH</w:t>
      </w:r>
      <w:r w:rsidRPr="00811462">
        <w:rPr>
          <w:vertAlign w:val="subscript"/>
        </w:rPr>
        <w:t>3</w:t>
      </w:r>
      <w:r w:rsidRPr="00811462">
        <w:t>CHCH</w:t>
      </w:r>
      <w:r w:rsidRPr="00811462">
        <w:rPr>
          <w:vertAlign w:val="subscript"/>
        </w:rPr>
        <w:t>2</w:t>
      </w:r>
      <w:r w:rsidRPr="00811462">
        <w:t>, X</w:t>
      </w:r>
      <w:r w:rsidRPr="00811462">
        <w:rPr>
          <w:vertAlign w:val="superscript"/>
        </w:rPr>
        <w:t>1</w:t>
      </w:r>
      <w:r w:rsidRPr="00811462">
        <w:t xml:space="preserve">A′) </w:t>
      </w:r>
      <w:r w:rsidR="001C4E26">
        <w:t xml:space="preserve">calculated at the </w:t>
      </w:r>
      <w:r w:rsidR="001C4E26" w:rsidRPr="0051186B">
        <w:t>CCSD(T)-F12/cc-pVTZ-F12//</w:t>
      </w:r>
      <w:r w:rsidR="001C4E26" w:rsidRPr="0051186B">
        <w:sym w:font="Symbol" w:char="F077"/>
      </w:r>
      <w:r w:rsidR="001C4E26" w:rsidRPr="0051186B">
        <w:t>B97X-D/6-311G(</w:t>
      </w:r>
      <w:proofErr w:type="spellStart"/>
      <w:r w:rsidR="001C4E26" w:rsidRPr="0051186B">
        <w:t>d,p</w:t>
      </w:r>
      <w:proofErr w:type="spellEnd"/>
      <w:r w:rsidR="001C4E26" w:rsidRPr="0051186B">
        <w:t>)</w:t>
      </w:r>
      <w:r w:rsidR="001C4E26">
        <w:t xml:space="preserve"> level of theory</w:t>
      </w:r>
      <w:r w:rsidR="001C4E26" w:rsidRPr="0051186B">
        <w:t>.</w:t>
      </w:r>
      <w:r w:rsidR="001C4E26">
        <w:t xml:space="preserve"> Relative energies of various species are shown in kJ mol</w:t>
      </w:r>
      <w:r w:rsidR="00F31570">
        <w:rPr>
          <w:vertAlign w:val="superscript"/>
        </w:rPr>
        <w:t>–</w:t>
      </w:r>
      <w:r w:rsidR="001C4E26">
        <w:rPr>
          <w:vertAlign w:val="superscript"/>
        </w:rPr>
        <w:t>1</w:t>
      </w:r>
      <w:r>
        <w:t>. Part II</w:t>
      </w:r>
      <w:r w:rsidRPr="00811462">
        <w:t>.</w:t>
      </w:r>
    </w:p>
    <w:p w14:paraId="1F6095AF" w14:textId="6CF8624D" w:rsidR="00141FAB" w:rsidRDefault="00147CE6" w:rsidP="00141FAB">
      <w:pPr>
        <w:pStyle w:val="Correspondencedetails"/>
      </w:pPr>
      <w:r>
        <w:lastRenderedPageBreak/>
        <w:pict w14:anchorId="29A514E8">
          <v:shape id="_x0000_i1027" type="#_x0000_t75" style="width:647pt;height:249.5pt">
            <v:imagedata r:id="rId15" o:title="C3H6+C3H3 PES3"/>
          </v:shape>
        </w:pict>
      </w:r>
    </w:p>
    <w:p w14:paraId="09EF738F" w14:textId="09CF711D" w:rsidR="00141FAB" w:rsidRDefault="00141FAB" w:rsidP="00FC4230">
      <w:pPr>
        <w:pStyle w:val="Figurecaption"/>
      </w:pPr>
      <w:r>
        <w:t xml:space="preserve">Figure S3. </w:t>
      </w:r>
      <w:r w:rsidRPr="00811462">
        <w:t>Potential energy surface for the bimolecular reaction of the 1-propynyl (CH</w:t>
      </w:r>
      <w:r w:rsidRPr="00811462">
        <w:rPr>
          <w:vertAlign w:val="subscript"/>
        </w:rPr>
        <w:t>3</w:t>
      </w:r>
      <w:r w:rsidRPr="00811462">
        <w:t>CC; X</w:t>
      </w:r>
      <w:r w:rsidRPr="00811462">
        <w:rPr>
          <w:vertAlign w:val="superscript"/>
        </w:rPr>
        <w:t>2</w:t>
      </w:r>
      <w:r w:rsidRPr="00811462">
        <w:t>A</w:t>
      </w:r>
      <w:r w:rsidRPr="00811462">
        <w:rPr>
          <w:vertAlign w:val="subscript"/>
        </w:rPr>
        <w:t>1</w:t>
      </w:r>
      <w:r w:rsidRPr="00811462">
        <w:t>) radical with Propylene (CH</w:t>
      </w:r>
      <w:r w:rsidRPr="00811462">
        <w:rPr>
          <w:vertAlign w:val="subscript"/>
        </w:rPr>
        <w:t>3</w:t>
      </w:r>
      <w:r w:rsidRPr="00811462">
        <w:t>CHCH</w:t>
      </w:r>
      <w:r w:rsidRPr="00811462">
        <w:rPr>
          <w:vertAlign w:val="subscript"/>
        </w:rPr>
        <w:t>2</w:t>
      </w:r>
      <w:r w:rsidRPr="00811462">
        <w:t>, X</w:t>
      </w:r>
      <w:r w:rsidRPr="00811462">
        <w:rPr>
          <w:vertAlign w:val="superscript"/>
        </w:rPr>
        <w:t>1</w:t>
      </w:r>
      <w:r w:rsidRPr="00811462">
        <w:t>A′)</w:t>
      </w:r>
      <w:r w:rsidR="001C4E26" w:rsidRPr="001C4E26">
        <w:t xml:space="preserve"> </w:t>
      </w:r>
      <w:r w:rsidR="001C4E26">
        <w:t xml:space="preserve">calculated at the </w:t>
      </w:r>
      <w:r w:rsidR="001C4E26" w:rsidRPr="0051186B">
        <w:t>CCSD(T)-F12/cc-pVTZ-F12//</w:t>
      </w:r>
      <w:r w:rsidR="001C4E26" w:rsidRPr="0051186B">
        <w:sym w:font="Symbol" w:char="F077"/>
      </w:r>
      <w:r w:rsidR="001C4E26" w:rsidRPr="0051186B">
        <w:t>B97X-D/6-311G(</w:t>
      </w:r>
      <w:proofErr w:type="spellStart"/>
      <w:r w:rsidR="001C4E26" w:rsidRPr="0051186B">
        <w:t>d,p</w:t>
      </w:r>
      <w:proofErr w:type="spellEnd"/>
      <w:r w:rsidR="001C4E26" w:rsidRPr="0051186B">
        <w:t>)</w:t>
      </w:r>
      <w:r w:rsidR="001C4E26">
        <w:t xml:space="preserve"> level of theory</w:t>
      </w:r>
      <w:r w:rsidR="001C4E26" w:rsidRPr="0051186B">
        <w:t>.</w:t>
      </w:r>
      <w:r w:rsidR="001C4E26">
        <w:t xml:space="preserve"> Relative energies of various species are shown in kJ mol</w:t>
      </w:r>
      <w:r w:rsidR="00EC2951">
        <w:rPr>
          <w:vertAlign w:val="superscript"/>
        </w:rPr>
        <w:t>–</w:t>
      </w:r>
      <w:r w:rsidR="001C4E26">
        <w:rPr>
          <w:vertAlign w:val="superscript"/>
        </w:rPr>
        <w:t>1</w:t>
      </w:r>
      <w:r>
        <w:t>. Part III</w:t>
      </w:r>
      <w:r w:rsidRPr="00811462">
        <w:t>.</w:t>
      </w:r>
    </w:p>
    <w:p w14:paraId="1E02051B" w14:textId="77777777" w:rsidR="00141FAB" w:rsidRDefault="00141FAB" w:rsidP="00F636A2">
      <w:pPr>
        <w:pStyle w:val="Correspondencedetails"/>
      </w:pPr>
    </w:p>
    <w:p w14:paraId="33225F73" w14:textId="77777777" w:rsidR="00141FAB" w:rsidRDefault="00141FAB" w:rsidP="00F636A2">
      <w:pPr>
        <w:pStyle w:val="Correspondencedetails"/>
        <w:sectPr w:rsidR="00141FAB" w:rsidSect="00141FAB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138E8020" w14:textId="035BC2FC" w:rsidR="009A670C" w:rsidRPr="00E7396A" w:rsidRDefault="009A670C" w:rsidP="007331C8">
      <w:pPr>
        <w:pStyle w:val="Tabletitle"/>
        <w:rPr>
          <w:lang w:val="en-US"/>
        </w:rPr>
      </w:pPr>
      <w:r w:rsidRPr="00E7396A">
        <w:rPr>
          <w:lang w:val="en-US"/>
        </w:rPr>
        <w:lastRenderedPageBreak/>
        <w:t xml:space="preserve">Table </w:t>
      </w:r>
      <w:r>
        <w:rPr>
          <w:lang w:val="en-US"/>
        </w:rPr>
        <w:t>S</w:t>
      </w:r>
      <w:r w:rsidRPr="00E7396A">
        <w:rPr>
          <w:lang w:val="en-US"/>
        </w:rPr>
        <w:t xml:space="preserve">1. Statistical branching ratios (%) for the reaction of </w:t>
      </w:r>
      <w:r>
        <w:rPr>
          <w:lang w:val="en-US"/>
        </w:rPr>
        <w:t>1-</w:t>
      </w:r>
      <w:r w:rsidRPr="00E7396A">
        <w:rPr>
          <w:lang w:val="en-US"/>
        </w:rPr>
        <w:t>propynyl</w:t>
      </w:r>
      <w:r>
        <w:rPr>
          <w:lang w:val="en-US"/>
        </w:rPr>
        <w:t xml:space="preserve"> +</w:t>
      </w:r>
      <w:r w:rsidRPr="00E7396A">
        <w:rPr>
          <w:lang w:val="en-US"/>
        </w:rPr>
        <w:t xml:space="preserve"> propene with </w:t>
      </w:r>
      <w:r w:rsidRPr="00E7396A">
        <w:rPr>
          <w:b/>
          <w:i/>
          <w:lang w:val="en-US"/>
        </w:rPr>
        <w:t xml:space="preserve">i1 </w:t>
      </w:r>
      <w:r w:rsidRPr="00E7396A">
        <w:rPr>
          <w:lang w:val="en-US"/>
        </w:rPr>
        <w:t>and</w:t>
      </w:r>
      <w:r w:rsidRPr="00E7396A">
        <w:rPr>
          <w:b/>
          <w:i/>
          <w:lang w:val="en-US"/>
        </w:rPr>
        <w:t xml:space="preserve"> i4/i5 </w:t>
      </w:r>
      <w:r w:rsidRPr="00E7396A">
        <w:rPr>
          <w:lang w:val="en-US"/>
        </w:rPr>
        <w:t>as initial intermediates at different collision energies (</w:t>
      </w:r>
      <w:r w:rsidRPr="00E7396A">
        <w:rPr>
          <w:i/>
          <w:lang w:val="en-US"/>
        </w:rPr>
        <w:t>E</w:t>
      </w:r>
      <w:r w:rsidRPr="00E7396A">
        <w:rPr>
          <w:i/>
          <w:vertAlign w:val="subscript"/>
          <w:lang w:val="en-US"/>
        </w:rPr>
        <w:t>C</w:t>
      </w:r>
      <w:r w:rsidRPr="00E7396A">
        <w:rPr>
          <w:i/>
          <w:lang w:val="en-US"/>
        </w:rPr>
        <w:t>,</w:t>
      </w:r>
      <w:r>
        <w:rPr>
          <w:lang w:val="en-US"/>
        </w:rPr>
        <w:t xml:space="preserve"> kJ </w:t>
      </w:r>
      <w:r w:rsidRPr="00E7396A">
        <w:rPr>
          <w:lang w:val="en-US"/>
        </w:rPr>
        <w:t>mol</w:t>
      </w:r>
      <w:r w:rsidR="00151A31">
        <w:rPr>
          <w:vertAlign w:val="superscript"/>
          <w:lang w:val="en-US"/>
        </w:rPr>
        <w:t>–</w:t>
      </w:r>
      <w:r w:rsidRPr="00E7396A">
        <w:rPr>
          <w:vertAlign w:val="superscript"/>
          <w:lang w:val="en-US"/>
        </w:rPr>
        <w:t>1</w:t>
      </w:r>
      <w:r w:rsidRPr="00E7396A">
        <w:rPr>
          <w:lang w:val="en-US"/>
        </w:rPr>
        <w:t>)</w:t>
      </w:r>
    </w:p>
    <w:tbl>
      <w:tblPr>
        <w:tblStyle w:val="TableGrid"/>
        <w:tblW w:w="0" w:type="auto"/>
        <w:tblInd w:w="0" w:type="dxa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9A670C" w:rsidRPr="00E7396A" w14:paraId="672BB886" w14:textId="77777777" w:rsidTr="009A670C">
        <w:trPr>
          <w:trHeight w:val="20"/>
        </w:trPr>
        <w:tc>
          <w:tcPr>
            <w:tcW w:w="1869" w:type="dxa"/>
          </w:tcPr>
          <w:p w14:paraId="5CD5FFA0" w14:textId="77777777" w:rsidR="009A670C" w:rsidRPr="008E5BCE" w:rsidRDefault="009A670C" w:rsidP="009A670C">
            <w:pPr>
              <w:spacing w:line="276" w:lineRule="auto"/>
              <w:rPr>
                <w:lang w:val="en-US"/>
              </w:rPr>
            </w:pPr>
          </w:p>
        </w:tc>
        <w:tc>
          <w:tcPr>
            <w:tcW w:w="3738" w:type="dxa"/>
            <w:gridSpan w:val="2"/>
          </w:tcPr>
          <w:p w14:paraId="18BC7937" w14:textId="77777777" w:rsidR="009A670C" w:rsidRPr="00E7396A" w:rsidRDefault="009A670C" w:rsidP="009A670C">
            <w:pPr>
              <w:spacing w:line="276" w:lineRule="auto"/>
              <w:jc w:val="center"/>
              <w:rPr>
                <w:lang w:val="en-US"/>
              </w:rPr>
            </w:pPr>
            <w:r w:rsidRPr="00E7396A">
              <w:rPr>
                <w:b/>
                <w:i/>
                <w:lang w:val="en-US"/>
              </w:rPr>
              <w:t>i1</w:t>
            </w:r>
          </w:p>
        </w:tc>
        <w:tc>
          <w:tcPr>
            <w:tcW w:w="3738" w:type="dxa"/>
            <w:gridSpan w:val="2"/>
          </w:tcPr>
          <w:p w14:paraId="1182EF87" w14:textId="77777777" w:rsidR="009A670C" w:rsidRPr="00E7396A" w:rsidRDefault="009A670C" w:rsidP="009A670C">
            <w:pPr>
              <w:spacing w:line="276" w:lineRule="auto"/>
              <w:jc w:val="center"/>
            </w:pPr>
            <w:r w:rsidRPr="00E7396A">
              <w:rPr>
                <w:b/>
                <w:i/>
                <w:lang w:val="en-US"/>
              </w:rPr>
              <w:t>i4/i5</w:t>
            </w:r>
          </w:p>
        </w:tc>
      </w:tr>
      <w:tr w:rsidR="009A670C" w:rsidRPr="00E7396A" w14:paraId="20B3EBB4" w14:textId="77777777" w:rsidTr="009A670C">
        <w:trPr>
          <w:trHeight w:val="20"/>
        </w:trPr>
        <w:tc>
          <w:tcPr>
            <w:tcW w:w="1869" w:type="dxa"/>
          </w:tcPr>
          <w:p w14:paraId="1352EC83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  <w:vertAlign w:val="superscript"/>
                <w:lang w:val="en-US" w:eastAsia="ru-RU"/>
              </w:rPr>
            </w:pPr>
            <w:r w:rsidRPr="00E7396A">
              <w:rPr>
                <w:i/>
                <w:lang w:val="en-US"/>
              </w:rPr>
              <w:t>E</w:t>
            </w:r>
            <w:r w:rsidRPr="00E7396A">
              <w:rPr>
                <w:i/>
                <w:vertAlign w:val="subscript"/>
                <w:lang w:val="en-US"/>
              </w:rPr>
              <w:t>C</w:t>
            </w:r>
          </w:p>
        </w:tc>
        <w:tc>
          <w:tcPr>
            <w:tcW w:w="1869" w:type="dxa"/>
          </w:tcPr>
          <w:p w14:paraId="6F480C6B" w14:textId="77777777" w:rsidR="009A670C" w:rsidRPr="00E7396A" w:rsidRDefault="009A670C" w:rsidP="009A670C">
            <w:pPr>
              <w:spacing w:line="276" w:lineRule="auto"/>
              <w:jc w:val="center"/>
            </w:pPr>
            <w:r w:rsidRPr="00E7396A">
              <w:rPr>
                <w:b/>
                <w:color w:val="000000"/>
                <w:lang w:eastAsia="ru-RU"/>
              </w:rPr>
              <w:t>0</w:t>
            </w:r>
          </w:p>
        </w:tc>
        <w:tc>
          <w:tcPr>
            <w:tcW w:w="1869" w:type="dxa"/>
          </w:tcPr>
          <w:p w14:paraId="3A1152DE" w14:textId="77777777" w:rsidR="009A670C" w:rsidRPr="00E7396A" w:rsidRDefault="009A670C" w:rsidP="009A670C">
            <w:pPr>
              <w:spacing w:line="276" w:lineRule="auto"/>
              <w:jc w:val="center"/>
            </w:pPr>
            <w:r w:rsidRPr="00E7396A">
              <w:rPr>
                <w:b/>
                <w:color w:val="000000"/>
                <w:lang w:val="en-US" w:eastAsia="ru-RU"/>
              </w:rPr>
              <w:t>37</w:t>
            </w:r>
          </w:p>
        </w:tc>
        <w:tc>
          <w:tcPr>
            <w:tcW w:w="1869" w:type="dxa"/>
          </w:tcPr>
          <w:p w14:paraId="45A4DB00" w14:textId="77777777" w:rsidR="009A670C" w:rsidRPr="00E7396A" w:rsidRDefault="009A670C" w:rsidP="009A670C">
            <w:pPr>
              <w:spacing w:line="276" w:lineRule="auto"/>
              <w:jc w:val="center"/>
              <w:rPr>
                <w:lang w:val="en-US"/>
              </w:rPr>
            </w:pPr>
            <w:r w:rsidRPr="00E7396A">
              <w:rPr>
                <w:b/>
                <w:color w:val="000000"/>
                <w:lang w:eastAsia="ru-RU"/>
              </w:rPr>
              <w:t>0</w:t>
            </w:r>
          </w:p>
        </w:tc>
        <w:tc>
          <w:tcPr>
            <w:tcW w:w="1869" w:type="dxa"/>
          </w:tcPr>
          <w:p w14:paraId="60726C5C" w14:textId="77777777" w:rsidR="009A670C" w:rsidRPr="00E7396A" w:rsidRDefault="009A670C" w:rsidP="009A670C">
            <w:pPr>
              <w:spacing w:line="276" w:lineRule="auto"/>
              <w:jc w:val="center"/>
            </w:pPr>
            <w:r w:rsidRPr="00E7396A">
              <w:rPr>
                <w:b/>
                <w:color w:val="000000"/>
                <w:lang w:val="en-US" w:eastAsia="ru-RU"/>
              </w:rPr>
              <w:t>37</w:t>
            </w:r>
          </w:p>
        </w:tc>
      </w:tr>
      <w:tr w:rsidR="009A670C" w:rsidRPr="00E7396A" w14:paraId="340DDF6E" w14:textId="77777777" w:rsidTr="009A670C">
        <w:trPr>
          <w:trHeight w:val="20"/>
        </w:trPr>
        <w:tc>
          <w:tcPr>
            <w:tcW w:w="1869" w:type="dxa"/>
          </w:tcPr>
          <w:p w14:paraId="3166098B" w14:textId="77777777" w:rsidR="009A670C" w:rsidRPr="00E7396A" w:rsidRDefault="009A670C" w:rsidP="009A670C">
            <w:pPr>
              <w:spacing w:line="276" w:lineRule="auto"/>
              <w:jc w:val="center"/>
              <w:rPr>
                <w:b/>
                <w:i/>
                <w:color w:val="000000"/>
                <w:lang w:val="en-US" w:eastAsia="ru-RU"/>
              </w:rPr>
            </w:pPr>
            <w:r w:rsidRPr="00E7396A">
              <w:rPr>
                <w:b/>
                <w:i/>
                <w:color w:val="000000"/>
                <w:lang w:val="en-US" w:eastAsia="ru-RU"/>
              </w:rPr>
              <w:t>p</w:t>
            </w:r>
            <w:r>
              <w:rPr>
                <w:b/>
                <w:i/>
                <w:color w:val="000000"/>
                <w:lang w:val="en-US" w:eastAsia="ru-RU"/>
              </w:rPr>
              <w:t>1</w:t>
            </w:r>
          </w:p>
        </w:tc>
        <w:tc>
          <w:tcPr>
            <w:tcW w:w="1869" w:type="dxa"/>
            <w:vAlign w:val="bottom"/>
          </w:tcPr>
          <w:p w14:paraId="3288F955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0.4</w:t>
            </w:r>
          </w:p>
        </w:tc>
        <w:tc>
          <w:tcPr>
            <w:tcW w:w="1869" w:type="dxa"/>
            <w:vAlign w:val="bottom"/>
          </w:tcPr>
          <w:p w14:paraId="4BD1F191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0.6</w:t>
            </w:r>
          </w:p>
        </w:tc>
        <w:tc>
          <w:tcPr>
            <w:tcW w:w="1869" w:type="dxa"/>
            <w:vAlign w:val="bottom"/>
          </w:tcPr>
          <w:p w14:paraId="502D30A6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0.4</w:t>
            </w:r>
          </w:p>
        </w:tc>
        <w:tc>
          <w:tcPr>
            <w:tcW w:w="1869" w:type="dxa"/>
            <w:vAlign w:val="bottom"/>
          </w:tcPr>
          <w:p w14:paraId="70B03C80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0.5</w:t>
            </w:r>
          </w:p>
        </w:tc>
      </w:tr>
      <w:tr w:rsidR="009A670C" w:rsidRPr="00E7396A" w14:paraId="134BCE83" w14:textId="77777777" w:rsidTr="009A670C">
        <w:trPr>
          <w:trHeight w:val="20"/>
        </w:trPr>
        <w:tc>
          <w:tcPr>
            <w:tcW w:w="1869" w:type="dxa"/>
          </w:tcPr>
          <w:p w14:paraId="13414C37" w14:textId="77777777" w:rsidR="009A670C" w:rsidRPr="00E7396A" w:rsidRDefault="009A670C" w:rsidP="009A670C">
            <w:pPr>
              <w:spacing w:line="276" w:lineRule="auto"/>
              <w:jc w:val="center"/>
              <w:rPr>
                <w:b/>
                <w:i/>
                <w:color w:val="000000"/>
                <w:lang w:val="en-US" w:eastAsia="ru-RU"/>
              </w:rPr>
            </w:pPr>
            <w:r w:rsidRPr="00E7396A">
              <w:rPr>
                <w:b/>
                <w:i/>
                <w:color w:val="000000"/>
                <w:lang w:val="en-US" w:eastAsia="ru-RU"/>
              </w:rPr>
              <w:t>p</w:t>
            </w:r>
            <w:r>
              <w:rPr>
                <w:b/>
                <w:i/>
                <w:color w:val="000000"/>
                <w:lang w:val="en-US" w:eastAsia="ru-RU"/>
              </w:rPr>
              <w:t>2</w:t>
            </w:r>
          </w:p>
        </w:tc>
        <w:tc>
          <w:tcPr>
            <w:tcW w:w="1869" w:type="dxa"/>
            <w:vAlign w:val="bottom"/>
          </w:tcPr>
          <w:p w14:paraId="4B1597DF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4.3</w:t>
            </w:r>
          </w:p>
        </w:tc>
        <w:tc>
          <w:tcPr>
            <w:tcW w:w="1869" w:type="dxa"/>
            <w:vAlign w:val="bottom"/>
          </w:tcPr>
          <w:p w14:paraId="16702134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4.6</w:t>
            </w:r>
          </w:p>
        </w:tc>
        <w:tc>
          <w:tcPr>
            <w:tcW w:w="1869" w:type="dxa"/>
            <w:vAlign w:val="bottom"/>
          </w:tcPr>
          <w:p w14:paraId="66B67D8A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5.4</w:t>
            </w:r>
          </w:p>
        </w:tc>
        <w:tc>
          <w:tcPr>
            <w:tcW w:w="1869" w:type="dxa"/>
            <w:vAlign w:val="bottom"/>
          </w:tcPr>
          <w:p w14:paraId="01FAF313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7.7</w:t>
            </w:r>
          </w:p>
        </w:tc>
      </w:tr>
      <w:tr w:rsidR="009A670C" w:rsidRPr="00E7396A" w14:paraId="79FBF8F5" w14:textId="77777777" w:rsidTr="009A670C">
        <w:trPr>
          <w:trHeight w:val="20"/>
        </w:trPr>
        <w:tc>
          <w:tcPr>
            <w:tcW w:w="1869" w:type="dxa"/>
          </w:tcPr>
          <w:p w14:paraId="5E3E2A51" w14:textId="77777777" w:rsidR="009A670C" w:rsidRPr="00E7396A" w:rsidRDefault="009A670C" w:rsidP="009A670C">
            <w:pPr>
              <w:spacing w:line="276" w:lineRule="auto"/>
              <w:jc w:val="center"/>
              <w:rPr>
                <w:b/>
                <w:i/>
                <w:color w:val="000000"/>
                <w:lang w:val="en-US" w:eastAsia="ru-RU"/>
              </w:rPr>
            </w:pPr>
            <w:r w:rsidRPr="00E7396A">
              <w:rPr>
                <w:b/>
                <w:i/>
                <w:color w:val="000000"/>
                <w:lang w:val="en-US" w:eastAsia="ru-RU"/>
              </w:rPr>
              <w:t>p</w:t>
            </w:r>
            <w:r>
              <w:rPr>
                <w:b/>
                <w:i/>
                <w:color w:val="000000"/>
                <w:lang w:val="en-US" w:eastAsia="ru-RU"/>
              </w:rPr>
              <w:t>3</w:t>
            </w:r>
          </w:p>
        </w:tc>
        <w:tc>
          <w:tcPr>
            <w:tcW w:w="1869" w:type="dxa"/>
            <w:vAlign w:val="bottom"/>
          </w:tcPr>
          <w:p w14:paraId="11EA5526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6.0</w:t>
            </w:r>
          </w:p>
        </w:tc>
        <w:tc>
          <w:tcPr>
            <w:tcW w:w="1869" w:type="dxa"/>
            <w:vAlign w:val="bottom"/>
          </w:tcPr>
          <w:p w14:paraId="65D13F9C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6.5</w:t>
            </w:r>
          </w:p>
        </w:tc>
        <w:tc>
          <w:tcPr>
            <w:tcW w:w="1869" w:type="dxa"/>
            <w:vAlign w:val="bottom"/>
          </w:tcPr>
          <w:p w14:paraId="27823557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7.6</w:t>
            </w:r>
          </w:p>
        </w:tc>
        <w:tc>
          <w:tcPr>
            <w:tcW w:w="1869" w:type="dxa"/>
            <w:vAlign w:val="bottom"/>
          </w:tcPr>
          <w:p w14:paraId="49451323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11.0</w:t>
            </w:r>
          </w:p>
        </w:tc>
      </w:tr>
      <w:tr w:rsidR="009A670C" w:rsidRPr="00E7396A" w14:paraId="7FF7FE41" w14:textId="77777777" w:rsidTr="009A670C">
        <w:trPr>
          <w:trHeight w:val="20"/>
        </w:trPr>
        <w:tc>
          <w:tcPr>
            <w:tcW w:w="1869" w:type="dxa"/>
          </w:tcPr>
          <w:p w14:paraId="528AC7A3" w14:textId="77777777" w:rsidR="009A670C" w:rsidRPr="00E7396A" w:rsidRDefault="009A670C" w:rsidP="009A670C">
            <w:pPr>
              <w:spacing w:line="276" w:lineRule="auto"/>
              <w:jc w:val="center"/>
              <w:rPr>
                <w:b/>
                <w:i/>
                <w:color w:val="000000"/>
                <w:lang w:val="en-US" w:eastAsia="ru-RU"/>
              </w:rPr>
            </w:pPr>
            <w:r>
              <w:rPr>
                <w:b/>
                <w:i/>
                <w:color w:val="000000"/>
                <w:lang w:val="en-US" w:eastAsia="ru-RU"/>
              </w:rPr>
              <w:t>p4</w:t>
            </w:r>
          </w:p>
        </w:tc>
        <w:tc>
          <w:tcPr>
            <w:tcW w:w="1869" w:type="dxa"/>
            <w:vAlign w:val="bottom"/>
          </w:tcPr>
          <w:p w14:paraId="3119A324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0.9</w:t>
            </w:r>
          </w:p>
        </w:tc>
        <w:tc>
          <w:tcPr>
            <w:tcW w:w="1869" w:type="dxa"/>
            <w:vAlign w:val="bottom"/>
          </w:tcPr>
          <w:p w14:paraId="3F945746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1.4</w:t>
            </w:r>
          </w:p>
        </w:tc>
        <w:tc>
          <w:tcPr>
            <w:tcW w:w="1869" w:type="dxa"/>
            <w:vAlign w:val="bottom"/>
          </w:tcPr>
          <w:p w14:paraId="38E4DEF0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1.2</w:t>
            </w:r>
          </w:p>
        </w:tc>
        <w:tc>
          <w:tcPr>
            <w:tcW w:w="1869" w:type="dxa"/>
            <w:vAlign w:val="bottom"/>
          </w:tcPr>
          <w:p w14:paraId="3F49741B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2.4</w:t>
            </w:r>
          </w:p>
        </w:tc>
      </w:tr>
      <w:tr w:rsidR="009A670C" w:rsidRPr="00E7396A" w14:paraId="771070B7" w14:textId="77777777" w:rsidTr="009A670C">
        <w:trPr>
          <w:trHeight w:val="20"/>
        </w:trPr>
        <w:tc>
          <w:tcPr>
            <w:tcW w:w="1869" w:type="dxa"/>
          </w:tcPr>
          <w:p w14:paraId="67E20AA2" w14:textId="77777777" w:rsidR="009A670C" w:rsidRPr="00E7396A" w:rsidRDefault="009A670C" w:rsidP="009A670C">
            <w:pPr>
              <w:spacing w:line="276" w:lineRule="auto"/>
              <w:jc w:val="center"/>
              <w:rPr>
                <w:b/>
                <w:i/>
                <w:color w:val="000000"/>
                <w:lang w:val="en-US" w:eastAsia="ru-RU"/>
              </w:rPr>
            </w:pPr>
            <w:r>
              <w:rPr>
                <w:b/>
                <w:i/>
                <w:color w:val="000000"/>
                <w:lang w:val="en-US" w:eastAsia="ru-RU"/>
              </w:rPr>
              <w:t>p5</w:t>
            </w:r>
          </w:p>
        </w:tc>
        <w:tc>
          <w:tcPr>
            <w:tcW w:w="1869" w:type="dxa"/>
            <w:vAlign w:val="bottom"/>
          </w:tcPr>
          <w:p w14:paraId="65BECEFA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2.1</w:t>
            </w:r>
          </w:p>
        </w:tc>
        <w:tc>
          <w:tcPr>
            <w:tcW w:w="1869" w:type="dxa"/>
            <w:vAlign w:val="bottom"/>
          </w:tcPr>
          <w:p w14:paraId="64173CC3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3.5</w:t>
            </w:r>
          </w:p>
        </w:tc>
        <w:tc>
          <w:tcPr>
            <w:tcW w:w="1869" w:type="dxa"/>
            <w:vAlign w:val="bottom"/>
          </w:tcPr>
          <w:p w14:paraId="6A82ECEA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2.7</w:t>
            </w:r>
          </w:p>
        </w:tc>
        <w:tc>
          <w:tcPr>
            <w:tcW w:w="1869" w:type="dxa"/>
            <w:vAlign w:val="bottom"/>
          </w:tcPr>
          <w:p w14:paraId="3BC7B250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5.8</w:t>
            </w:r>
          </w:p>
        </w:tc>
      </w:tr>
      <w:tr w:rsidR="009A670C" w:rsidRPr="00E7396A" w14:paraId="74EDDC2D" w14:textId="77777777" w:rsidTr="009A670C">
        <w:trPr>
          <w:trHeight w:val="20"/>
        </w:trPr>
        <w:tc>
          <w:tcPr>
            <w:tcW w:w="1869" w:type="dxa"/>
          </w:tcPr>
          <w:p w14:paraId="4CC10B86" w14:textId="77777777" w:rsidR="009A670C" w:rsidRPr="00E7396A" w:rsidRDefault="009A670C" w:rsidP="009A670C">
            <w:pPr>
              <w:spacing w:line="276" w:lineRule="auto"/>
              <w:jc w:val="center"/>
              <w:rPr>
                <w:b/>
                <w:i/>
                <w:color w:val="000000"/>
                <w:lang w:val="en-US" w:eastAsia="ru-RU"/>
              </w:rPr>
            </w:pPr>
            <w:r>
              <w:rPr>
                <w:b/>
                <w:i/>
                <w:color w:val="000000"/>
                <w:lang w:val="en-US" w:eastAsia="ru-RU"/>
              </w:rPr>
              <w:t>p6</w:t>
            </w:r>
          </w:p>
        </w:tc>
        <w:tc>
          <w:tcPr>
            <w:tcW w:w="1869" w:type="dxa"/>
            <w:vAlign w:val="bottom"/>
          </w:tcPr>
          <w:p w14:paraId="24E3F503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583B4C0E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75E1985D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6A9F1B79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</w:tr>
      <w:tr w:rsidR="009A670C" w:rsidRPr="00E7396A" w14:paraId="2C6A3C86" w14:textId="77777777" w:rsidTr="009A670C">
        <w:trPr>
          <w:trHeight w:val="20"/>
        </w:trPr>
        <w:tc>
          <w:tcPr>
            <w:tcW w:w="1869" w:type="dxa"/>
          </w:tcPr>
          <w:p w14:paraId="6424A7C7" w14:textId="77777777" w:rsidR="009A670C" w:rsidRPr="00E7396A" w:rsidRDefault="009A670C" w:rsidP="009A670C">
            <w:pPr>
              <w:spacing w:line="276" w:lineRule="auto"/>
              <w:jc w:val="center"/>
              <w:rPr>
                <w:b/>
                <w:i/>
                <w:color w:val="000000"/>
                <w:lang w:val="en-US" w:eastAsia="ru-RU"/>
              </w:rPr>
            </w:pPr>
            <w:r w:rsidRPr="00E7396A">
              <w:rPr>
                <w:b/>
                <w:i/>
                <w:color w:val="000000"/>
                <w:lang w:val="en-US" w:eastAsia="ru-RU"/>
              </w:rPr>
              <w:t>p</w:t>
            </w:r>
            <w:r>
              <w:rPr>
                <w:b/>
                <w:i/>
                <w:color w:val="000000"/>
                <w:lang w:val="en-US" w:eastAsia="ru-RU"/>
              </w:rPr>
              <w:t>7</w:t>
            </w:r>
          </w:p>
        </w:tc>
        <w:tc>
          <w:tcPr>
            <w:tcW w:w="1869" w:type="dxa"/>
            <w:vAlign w:val="bottom"/>
          </w:tcPr>
          <w:p w14:paraId="6D4559D4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86.1</w:t>
            </w:r>
          </w:p>
        </w:tc>
        <w:tc>
          <w:tcPr>
            <w:tcW w:w="1869" w:type="dxa"/>
            <w:vAlign w:val="bottom"/>
          </w:tcPr>
          <w:p w14:paraId="1894005F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83.1</w:t>
            </w:r>
          </w:p>
        </w:tc>
        <w:tc>
          <w:tcPr>
            <w:tcW w:w="1869" w:type="dxa"/>
            <w:vAlign w:val="bottom"/>
          </w:tcPr>
          <w:p w14:paraId="00DEF4C9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82.5</w:t>
            </w:r>
          </w:p>
        </w:tc>
        <w:tc>
          <w:tcPr>
            <w:tcW w:w="1869" w:type="dxa"/>
            <w:vAlign w:val="bottom"/>
          </w:tcPr>
          <w:p w14:paraId="0461864F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72.1</w:t>
            </w:r>
          </w:p>
        </w:tc>
      </w:tr>
      <w:tr w:rsidR="009A670C" w:rsidRPr="00E7396A" w14:paraId="48C8D688" w14:textId="77777777" w:rsidTr="009A670C">
        <w:trPr>
          <w:trHeight w:val="20"/>
        </w:trPr>
        <w:tc>
          <w:tcPr>
            <w:tcW w:w="1869" w:type="dxa"/>
          </w:tcPr>
          <w:p w14:paraId="02A0AC05" w14:textId="77777777" w:rsidR="009A670C" w:rsidRPr="00E7396A" w:rsidRDefault="009A670C" w:rsidP="009A670C">
            <w:pPr>
              <w:spacing w:line="276" w:lineRule="auto"/>
              <w:jc w:val="center"/>
              <w:rPr>
                <w:b/>
                <w:i/>
                <w:color w:val="000000"/>
                <w:lang w:val="en-US" w:eastAsia="ru-RU"/>
              </w:rPr>
            </w:pPr>
            <w:r w:rsidRPr="00E7396A">
              <w:rPr>
                <w:b/>
                <w:i/>
                <w:color w:val="000000"/>
                <w:lang w:val="en-US" w:eastAsia="ru-RU"/>
              </w:rPr>
              <w:t>p</w:t>
            </w:r>
            <w:r>
              <w:rPr>
                <w:b/>
                <w:i/>
                <w:color w:val="000000"/>
                <w:lang w:val="en-US" w:eastAsia="ru-RU"/>
              </w:rPr>
              <w:t>8</w:t>
            </w:r>
          </w:p>
        </w:tc>
        <w:tc>
          <w:tcPr>
            <w:tcW w:w="1869" w:type="dxa"/>
            <w:vAlign w:val="bottom"/>
          </w:tcPr>
          <w:p w14:paraId="68F3ED01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0.2</w:t>
            </w:r>
          </w:p>
        </w:tc>
        <w:tc>
          <w:tcPr>
            <w:tcW w:w="1869" w:type="dxa"/>
            <w:vAlign w:val="bottom"/>
          </w:tcPr>
          <w:p w14:paraId="70D835DD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0.3</w:t>
            </w:r>
          </w:p>
        </w:tc>
        <w:tc>
          <w:tcPr>
            <w:tcW w:w="1869" w:type="dxa"/>
            <w:vAlign w:val="bottom"/>
          </w:tcPr>
          <w:p w14:paraId="31974710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0.2</w:t>
            </w:r>
          </w:p>
        </w:tc>
        <w:tc>
          <w:tcPr>
            <w:tcW w:w="1869" w:type="dxa"/>
            <w:vAlign w:val="bottom"/>
          </w:tcPr>
          <w:p w14:paraId="138DFA52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0.5</w:t>
            </w:r>
          </w:p>
        </w:tc>
      </w:tr>
      <w:tr w:rsidR="009A670C" w:rsidRPr="00E7396A" w14:paraId="5F4DBEC2" w14:textId="77777777" w:rsidTr="009A670C">
        <w:trPr>
          <w:trHeight w:val="20"/>
        </w:trPr>
        <w:tc>
          <w:tcPr>
            <w:tcW w:w="1869" w:type="dxa"/>
          </w:tcPr>
          <w:p w14:paraId="5BDB08D4" w14:textId="77777777" w:rsidR="009A670C" w:rsidRPr="00E7396A" w:rsidRDefault="009A670C" w:rsidP="009A670C">
            <w:pPr>
              <w:spacing w:line="276" w:lineRule="auto"/>
              <w:jc w:val="center"/>
              <w:rPr>
                <w:b/>
                <w:i/>
                <w:color w:val="000000"/>
                <w:lang w:val="en-US" w:eastAsia="ru-RU"/>
              </w:rPr>
            </w:pPr>
            <w:r w:rsidRPr="00E7396A">
              <w:rPr>
                <w:b/>
                <w:i/>
                <w:color w:val="000000"/>
                <w:lang w:val="en-US" w:eastAsia="ru-RU"/>
              </w:rPr>
              <w:t>p9</w:t>
            </w:r>
          </w:p>
        </w:tc>
        <w:tc>
          <w:tcPr>
            <w:tcW w:w="1869" w:type="dxa"/>
            <w:vAlign w:val="bottom"/>
          </w:tcPr>
          <w:p w14:paraId="7CEE9CA8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68FCCB98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451B7C15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4A7400C1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</w:tr>
      <w:tr w:rsidR="009A670C" w:rsidRPr="00E7396A" w14:paraId="4B3D8E3F" w14:textId="77777777" w:rsidTr="009A670C">
        <w:trPr>
          <w:trHeight w:val="20"/>
        </w:trPr>
        <w:tc>
          <w:tcPr>
            <w:tcW w:w="1869" w:type="dxa"/>
          </w:tcPr>
          <w:p w14:paraId="449BFFBA" w14:textId="77777777" w:rsidR="009A670C" w:rsidRPr="00E7396A" w:rsidRDefault="009A670C" w:rsidP="009A670C">
            <w:pPr>
              <w:spacing w:line="276" w:lineRule="auto"/>
              <w:jc w:val="center"/>
              <w:rPr>
                <w:b/>
                <w:i/>
                <w:color w:val="000000"/>
                <w:lang w:val="en-US" w:eastAsia="ru-RU"/>
              </w:rPr>
            </w:pPr>
            <w:r w:rsidRPr="00E7396A">
              <w:rPr>
                <w:b/>
                <w:i/>
                <w:color w:val="000000"/>
                <w:lang w:val="en-US" w:eastAsia="ru-RU"/>
              </w:rPr>
              <w:t>p10</w:t>
            </w:r>
          </w:p>
        </w:tc>
        <w:tc>
          <w:tcPr>
            <w:tcW w:w="1869" w:type="dxa"/>
            <w:vAlign w:val="bottom"/>
          </w:tcPr>
          <w:p w14:paraId="2FAE67F3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50D6A5E6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55A7537A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0F3A50E1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</w:tr>
      <w:tr w:rsidR="009A670C" w:rsidRPr="00E7396A" w14:paraId="6F1A67D9" w14:textId="77777777" w:rsidTr="009A670C">
        <w:trPr>
          <w:trHeight w:val="20"/>
        </w:trPr>
        <w:tc>
          <w:tcPr>
            <w:tcW w:w="1869" w:type="dxa"/>
          </w:tcPr>
          <w:p w14:paraId="1386DDCE" w14:textId="77777777" w:rsidR="009A670C" w:rsidRPr="00E7396A" w:rsidRDefault="009A670C" w:rsidP="009A670C">
            <w:pPr>
              <w:spacing w:line="276" w:lineRule="auto"/>
              <w:jc w:val="center"/>
              <w:rPr>
                <w:b/>
                <w:i/>
                <w:color w:val="000000"/>
                <w:lang w:val="en-US" w:eastAsia="ru-RU"/>
              </w:rPr>
            </w:pPr>
            <w:r w:rsidRPr="00E7396A">
              <w:rPr>
                <w:b/>
                <w:i/>
                <w:color w:val="000000"/>
                <w:lang w:val="en-US" w:eastAsia="ru-RU"/>
              </w:rPr>
              <w:t>p11</w:t>
            </w:r>
          </w:p>
        </w:tc>
        <w:tc>
          <w:tcPr>
            <w:tcW w:w="1869" w:type="dxa"/>
            <w:vAlign w:val="bottom"/>
          </w:tcPr>
          <w:p w14:paraId="37F7F649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3EB02F2D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080EB754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379BCD29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</w:tr>
      <w:tr w:rsidR="009A670C" w:rsidRPr="00E7396A" w14:paraId="2B72E778" w14:textId="77777777" w:rsidTr="009A670C">
        <w:trPr>
          <w:trHeight w:val="20"/>
        </w:trPr>
        <w:tc>
          <w:tcPr>
            <w:tcW w:w="1869" w:type="dxa"/>
          </w:tcPr>
          <w:p w14:paraId="630ED462" w14:textId="77777777" w:rsidR="009A670C" w:rsidRPr="00E7396A" w:rsidRDefault="009A670C" w:rsidP="009A670C">
            <w:pPr>
              <w:spacing w:line="276" w:lineRule="auto"/>
              <w:jc w:val="center"/>
              <w:rPr>
                <w:b/>
                <w:i/>
                <w:color w:val="000000"/>
                <w:lang w:val="en-US" w:eastAsia="ru-RU"/>
              </w:rPr>
            </w:pPr>
            <w:r w:rsidRPr="00E7396A">
              <w:rPr>
                <w:b/>
                <w:i/>
                <w:color w:val="000000"/>
                <w:lang w:val="en-US" w:eastAsia="ru-RU"/>
              </w:rPr>
              <w:t>p12</w:t>
            </w:r>
          </w:p>
        </w:tc>
        <w:tc>
          <w:tcPr>
            <w:tcW w:w="1869" w:type="dxa"/>
            <w:vAlign w:val="bottom"/>
          </w:tcPr>
          <w:p w14:paraId="4AF6AAD0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7403C706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4FF72CBC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587C165E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</w:tr>
      <w:tr w:rsidR="009A670C" w:rsidRPr="00E7396A" w14:paraId="3E6628EC" w14:textId="77777777" w:rsidTr="009A670C">
        <w:trPr>
          <w:trHeight w:val="20"/>
        </w:trPr>
        <w:tc>
          <w:tcPr>
            <w:tcW w:w="1869" w:type="dxa"/>
          </w:tcPr>
          <w:p w14:paraId="7226BFD5" w14:textId="77777777" w:rsidR="009A670C" w:rsidRPr="00E7396A" w:rsidRDefault="009A670C" w:rsidP="009A670C">
            <w:pPr>
              <w:spacing w:line="276" w:lineRule="auto"/>
              <w:jc w:val="center"/>
              <w:rPr>
                <w:b/>
                <w:i/>
                <w:color w:val="000000"/>
                <w:lang w:val="en-US" w:eastAsia="ru-RU"/>
              </w:rPr>
            </w:pPr>
            <w:r w:rsidRPr="00E7396A">
              <w:rPr>
                <w:b/>
                <w:i/>
                <w:color w:val="000000"/>
                <w:lang w:val="en-US" w:eastAsia="ru-RU"/>
              </w:rPr>
              <w:t>p14</w:t>
            </w:r>
          </w:p>
        </w:tc>
        <w:tc>
          <w:tcPr>
            <w:tcW w:w="1869" w:type="dxa"/>
            <w:vAlign w:val="bottom"/>
          </w:tcPr>
          <w:p w14:paraId="539A3508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5DF1480D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0C65F3E4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3E4A2B26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</w:tr>
      <w:tr w:rsidR="009A670C" w:rsidRPr="00E7396A" w14:paraId="61ED5EF4" w14:textId="77777777" w:rsidTr="009A670C">
        <w:trPr>
          <w:trHeight w:val="20"/>
        </w:trPr>
        <w:tc>
          <w:tcPr>
            <w:tcW w:w="1869" w:type="dxa"/>
          </w:tcPr>
          <w:p w14:paraId="703CB096" w14:textId="77777777" w:rsidR="009A670C" w:rsidRPr="00E7396A" w:rsidRDefault="009A670C" w:rsidP="009A670C">
            <w:pPr>
              <w:spacing w:line="276" w:lineRule="auto"/>
              <w:jc w:val="center"/>
              <w:rPr>
                <w:b/>
                <w:i/>
                <w:color w:val="000000"/>
                <w:lang w:val="en-US" w:eastAsia="ru-RU"/>
              </w:rPr>
            </w:pPr>
            <w:r w:rsidRPr="00E7396A">
              <w:rPr>
                <w:b/>
                <w:i/>
                <w:color w:val="000000"/>
                <w:lang w:val="en-US" w:eastAsia="ru-RU"/>
              </w:rPr>
              <w:t>p14</w:t>
            </w:r>
          </w:p>
        </w:tc>
        <w:tc>
          <w:tcPr>
            <w:tcW w:w="1869" w:type="dxa"/>
            <w:vAlign w:val="bottom"/>
          </w:tcPr>
          <w:p w14:paraId="634F55F0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75A0C44E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3397E8A9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65C56CD7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</w:tr>
      <w:tr w:rsidR="009A670C" w:rsidRPr="00E7396A" w14:paraId="0574A7F2" w14:textId="77777777" w:rsidTr="009A670C">
        <w:trPr>
          <w:trHeight w:val="20"/>
        </w:trPr>
        <w:tc>
          <w:tcPr>
            <w:tcW w:w="1869" w:type="dxa"/>
          </w:tcPr>
          <w:p w14:paraId="6A60913A" w14:textId="77777777" w:rsidR="009A670C" w:rsidRPr="00E7396A" w:rsidRDefault="009A670C" w:rsidP="009A670C">
            <w:pPr>
              <w:spacing w:line="276" w:lineRule="auto"/>
              <w:jc w:val="center"/>
              <w:rPr>
                <w:b/>
                <w:i/>
                <w:color w:val="000000"/>
                <w:lang w:val="en-US" w:eastAsia="ru-RU"/>
              </w:rPr>
            </w:pPr>
            <w:r w:rsidRPr="00E7396A">
              <w:rPr>
                <w:b/>
                <w:i/>
                <w:color w:val="000000"/>
                <w:lang w:val="en-US" w:eastAsia="ru-RU"/>
              </w:rPr>
              <w:t>p15</w:t>
            </w:r>
          </w:p>
        </w:tc>
        <w:tc>
          <w:tcPr>
            <w:tcW w:w="1869" w:type="dxa"/>
            <w:vAlign w:val="bottom"/>
          </w:tcPr>
          <w:p w14:paraId="15B04F11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27D5EF5B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554C4807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6A7429CE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</w:tr>
      <w:tr w:rsidR="009A670C" w:rsidRPr="00E7396A" w14:paraId="194ED34E" w14:textId="77777777" w:rsidTr="009A670C">
        <w:trPr>
          <w:trHeight w:val="20"/>
        </w:trPr>
        <w:tc>
          <w:tcPr>
            <w:tcW w:w="1869" w:type="dxa"/>
          </w:tcPr>
          <w:p w14:paraId="675B95CD" w14:textId="77777777" w:rsidR="009A670C" w:rsidRPr="00E7396A" w:rsidRDefault="009A670C" w:rsidP="009A670C">
            <w:pPr>
              <w:spacing w:line="276" w:lineRule="auto"/>
              <w:jc w:val="center"/>
              <w:rPr>
                <w:b/>
                <w:i/>
                <w:color w:val="000000"/>
                <w:lang w:val="en-US" w:eastAsia="ru-RU"/>
              </w:rPr>
            </w:pPr>
            <w:r w:rsidRPr="00E7396A">
              <w:rPr>
                <w:b/>
                <w:i/>
                <w:color w:val="000000"/>
                <w:lang w:val="en-US" w:eastAsia="ru-RU"/>
              </w:rPr>
              <w:t>p16</w:t>
            </w:r>
          </w:p>
        </w:tc>
        <w:tc>
          <w:tcPr>
            <w:tcW w:w="1869" w:type="dxa"/>
            <w:vAlign w:val="bottom"/>
          </w:tcPr>
          <w:p w14:paraId="3F8EBDBA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621163C2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502CE57D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656CC858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</w:tr>
      <w:tr w:rsidR="009A670C" w:rsidRPr="00E7396A" w14:paraId="5461451C" w14:textId="77777777" w:rsidTr="009A670C">
        <w:trPr>
          <w:trHeight w:val="20"/>
        </w:trPr>
        <w:tc>
          <w:tcPr>
            <w:tcW w:w="1869" w:type="dxa"/>
          </w:tcPr>
          <w:p w14:paraId="000D0A11" w14:textId="77777777" w:rsidR="009A670C" w:rsidRPr="00E7396A" w:rsidRDefault="009A670C" w:rsidP="009A670C">
            <w:pPr>
              <w:spacing w:line="276" w:lineRule="auto"/>
              <w:jc w:val="center"/>
              <w:rPr>
                <w:b/>
                <w:i/>
                <w:color w:val="000000"/>
                <w:lang w:val="en-US" w:eastAsia="ru-RU"/>
              </w:rPr>
            </w:pPr>
            <w:r w:rsidRPr="00E7396A">
              <w:rPr>
                <w:b/>
                <w:i/>
                <w:color w:val="000000"/>
                <w:lang w:val="en-US" w:eastAsia="ru-RU"/>
              </w:rPr>
              <w:t>p17</w:t>
            </w:r>
          </w:p>
        </w:tc>
        <w:tc>
          <w:tcPr>
            <w:tcW w:w="1869" w:type="dxa"/>
            <w:vAlign w:val="bottom"/>
          </w:tcPr>
          <w:p w14:paraId="0F47E088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537D7748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0F55DD4B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6C17493B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</w:tr>
      <w:tr w:rsidR="009A670C" w:rsidRPr="00E7396A" w14:paraId="5DB06EBD" w14:textId="77777777" w:rsidTr="009A670C">
        <w:trPr>
          <w:trHeight w:val="20"/>
        </w:trPr>
        <w:tc>
          <w:tcPr>
            <w:tcW w:w="1869" w:type="dxa"/>
          </w:tcPr>
          <w:p w14:paraId="32A51392" w14:textId="77777777" w:rsidR="009A670C" w:rsidRPr="00E7396A" w:rsidRDefault="009A670C" w:rsidP="009A670C">
            <w:pPr>
              <w:spacing w:line="276" w:lineRule="auto"/>
              <w:jc w:val="center"/>
              <w:rPr>
                <w:b/>
                <w:i/>
                <w:color w:val="000000"/>
                <w:lang w:val="en-US" w:eastAsia="ru-RU"/>
              </w:rPr>
            </w:pPr>
            <w:r w:rsidRPr="00E7396A">
              <w:rPr>
                <w:b/>
                <w:i/>
                <w:color w:val="000000"/>
                <w:lang w:val="en-US" w:eastAsia="ru-RU"/>
              </w:rPr>
              <w:t>p18</w:t>
            </w:r>
          </w:p>
        </w:tc>
        <w:tc>
          <w:tcPr>
            <w:tcW w:w="1869" w:type="dxa"/>
            <w:vAlign w:val="bottom"/>
          </w:tcPr>
          <w:p w14:paraId="01EC9E10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6D786D01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3FFAAB1D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  <w:tc>
          <w:tcPr>
            <w:tcW w:w="1869" w:type="dxa"/>
            <w:vAlign w:val="bottom"/>
          </w:tcPr>
          <w:p w14:paraId="0E8349BC" w14:textId="77777777" w:rsidR="009A670C" w:rsidRPr="00E7396A" w:rsidRDefault="009A670C" w:rsidP="009A670C">
            <w:pPr>
              <w:spacing w:line="276" w:lineRule="auto"/>
              <w:jc w:val="center"/>
              <w:rPr>
                <w:color w:val="000000"/>
              </w:rPr>
            </w:pPr>
            <w:r w:rsidRPr="00E7396A">
              <w:rPr>
                <w:color w:val="000000"/>
              </w:rPr>
              <w:t>0.0</w:t>
            </w:r>
          </w:p>
        </w:tc>
      </w:tr>
    </w:tbl>
    <w:p w14:paraId="35FDF45D" w14:textId="156CC474" w:rsidR="009A670C" w:rsidRDefault="009A670C" w:rsidP="00F636A2">
      <w:pPr>
        <w:pStyle w:val="References"/>
      </w:pPr>
    </w:p>
    <w:p w14:paraId="08B94918" w14:textId="77777777" w:rsidR="009A670C" w:rsidRDefault="009A670C">
      <w:pPr>
        <w:spacing w:after="160" w:line="259" w:lineRule="auto"/>
      </w:pPr>
      <w:r>
        <w:br w:type="page"/>
      </w:r>
    </w:p>
    <w:p w14:paraId="5AA6788E" w14:textId="03DA2F83" w:rsidR="009A670C" w:rsidRPr="00A07641" w:rsidRDefault="009A670C" w:rsidP="007331C8">
      <w:pPr>
        <w:pStyle w:val="Tabletitle"/>
        <w:rPr>
          <w:lang w:val="en-US"/>
        </w:rPr>
      </w:pPr>
      <w:r w:rsidRPr="00846B44">
        <w:rPr>
          <w:lang w:val="en-US"/>
        </w:rPr>
        <w:lastRenderedPageBreak/>
        <w:t>Table S</w:t>
      </w:r>
      <w:r>
        <w:rPr>
          <w:lang w:val="en-US"/>
        </w:rPr>
        <w:t>2</w:t>
      </w:r>
      <w:r w:rsidRPr="00846B44">
        <w:rPr>
          <w:lang w:val="en-US"/>
        </w:rPr>
        <w:t xml:space="preserve">. RRKM calculated rate constants </w:t>
      </w:r>
      <w:r w:rsidRPr="00A07641">
        <w:rPr>
          <w:lang w:val="en-US"/>
        </w:rPr>
        <w:t>(</w:t>
      </w:r>
      <w:r w:rsidRPr="00846B44">
        <w:rPr>
          <w:i/>
          <w:color w:val="000000"/>
          <w:lang w:val="en-US" w:eastAsia="ru-RU"/>
        </w:rPr>
        <w:t>k(E)</w:t>
      </w:r>
      <w:r w:rsidRPr="00846B44">
        <w:rPr>
          <w:color w:val="000000"/>
          <w:lang w:val="en-US" w:eastAsia="ru-RU"/>
        </w:rPr>
        <w:t>, s</w:t>
      </w:r>
      <w:r w:rsidR="000A6E25">
        <w:rPr>
          <w:color w:val="000000"/>
          <w:vertAlign w:val="superscript"/>
          <w:lang w:val="en-US" w:eastAsia="ru-RU"/>
        </w:rPr>
        <w:t>–</w:t>
      </w:r>
      <w:r w:rsidRPr="00846B44">
        <w:rPr>
          <w:color w:val="000000"/>
          <w:vertAlign w:val="superscript"/>
          <w:lang w:val="en-US" w:eastAsia="ru-RU"/>
        </w:rPr>
        <w:t>1</w:t>
      </w:r>
      <w:r w:rsidRPr="00A07641">
        <w:rPr>
          <w:lang w:val="en-US"/>
        </w:rPr>
        <w:t xml:space="preserve">) of the reaction of </w:t>
      </w:r>
      <w:r>
        <w:rPr>
          <w:lang w:val="en-US"/>
        </w:rPr>
        <w:t>1-</w:t>
      </w:r>
      <w:r w:rsidRPr="00A07641">
        <w:rPr>
          <w:lang w:val="en-US"/>
        </w:rPr>
        <w:t xml:space="preserve">propynyl </w:t>
      </w:r>
      <w:r>
        <w:rPr>
          <w:lang w:val="en-US"/>
        </w:rPr>
        <w:t xml:space="preserve">+ </w:t>
      </w:r>
      <w:r w:rsidRPr="00A07641">
        <w:rPr>
          <w:lang w:val="en-US"/>
        </w:rPr>
        <w:t xml:space="preserve">propene </w:t>
      </w:r>
      <w:r w:rsidRPr="00846B44">
        <w:rPr>
          <w:lang w:val="en-US"/>
        </w:rPr>
        <w:t xml:space="preserve">as functions of the internal energy </w:t>
      </w:r>
      <w:r w:rsidRPr="00A07641">
        <w:rPr>
          <w:lang w:val="en-US"/>
        </w:rPr>
        <w:t>(</w:t>
      </w:r>
      <w:r w:rsidRPr="00A07641">
        <w:rPr>
          <w:i/>
          <w:lang w:val="en-US"/>
        </w:rPr>
        <w:t>E,</w:t>
      </w:r>
      <w:r w:rsidRPr="00A07641">
        <w:rPr>
          <w:lang w:val="en-US"/>
        </w:rPr>
        <w:t xml:space="preserve"> k</w:t>
      </w:r>
      <w:r w:rsidR="003B0A77">
        <w:rPr>
          <w:lang w:val="en-US"/>
        </w:rPr>
        <w:t xml:space="preserve">J </w:t>
      </w:r>
      <w:r w:rsidRPr="00A07641">
        <w:rPr>
          <w:lang w:val="en-US"/>
        </w:rPr>
        <w:t>mol</w:t>
      </w:r>
      <w:r w:rsidR="003B0A77">
        <w:rPr>
          <w:vertAlign w:val="superscript"/>
          <w:lang w:val="en-US"/>
        </w:rPr>
        <w:t>–</w:t>
      </w:r>
      <w:r w:rsidRPr="00A07641">
        <w:rPr>
          <w:vertAlign w:val="superscript"/>
          <w:lang w:val="en-US"/>
        </w:rPr>
        <w:t>1</w:t>
      </w:r>
      <w:r w:rsidRPr="00A07641">
        <w:rPr>
          <w:lang w:val="en-US"/>
        </w:rPr>
        <w:t xml:space="preserve">) </w:t>
      </w:r>
      <w:r w:rsidRPr="00846B44">
        <w:rPr>
          <w:lang w:val="en-US"/>
        </w:rPr>
        <w:t xml:space="preserve">of the intermediate states for unimolecular reaction steps at different collision energies </w:t>
      </w:r>
      <w:r w:rsidRPr="00A07641">
        <w:rPr>
          <w:lang w:val="en-US"/>
        </w:rPr>
        <w:t>(</w:t>
      </w:r>
      <w:r w:rsidRPr="00A07641">
        <w:rPr>
          <w:i/>
          <w:lang w:val="en-US"/>
        </w:rPr>
        <w:t>E</w:t>
      </w:r>
      <w:r w:rsidRPr="00A07641">
        <w:rPr>
          <w:i/>
          <w:vertAlign w:val="subscript"/>
          <w:lang w:val="en-US"/>
        </w:rPr>
        <w:t>C</w:t>
      </w:r>
      <w:r w:rsidRPr="00A07641">
        <w:rPr>
          <w:i/>
          <w:lang w:val="en-US"/>
        </w:rPr>
        <w:t>,</w:t>
      </w:r>
      <w:r w:rsidRPr="00A07641">
        <w:rPr>
          <w:lang w:val="en-US"/>
        </w:rPr>
        <w:t xml:space="preserve"> k</w:t>
      </w:r>
      <w:r>
        <w:rPr>
          <w:lang w:val="en-US"/>
        </w:rPr>
        <w:t xml:space="preserve">J </w:t>
      </w:r>
      <w:r w:rsidRPr="00A07641">
        <w:rPr>
          <w:lang w:val="en-US"/>
        </w:rPr>
        <w:t>mol</w:t>
      </w:r>
      <w:r>
        <w:rPr>
          <w:vertAlign w:val="superscript"/>
          <w:lang w:val="en-US"/>
        </w:rPr>
        <w:t>–</w:t>
      </w:r>
      <w:r w:rsidRPr="00A07641">
        <w:rPr>
          <w:vertAlign w:val="superscript"/>
          <w:lang w:val="en-US"/>
        </w:rPr>
        <w:t>1</w:t>
      </w:r>
      <w:r w:rsidRPr="00A07641">
        <w:rPr>
          <w:lang w:val="en-US"/>
        </w:rPr>
        <w:t>)</w:t>
      </w:r>
    </w:p>
    <w:tbl>
      <w:tblPr>
        <w:tblStyle w:val="TableGrid"/>
        <w:tblW w:w="10207" w:type="dxa"/>
        <w:tblInd w:w="-455" w:type="dxa"/>
        <w:tblLayout w:type="fixed"/>
        <w:tblLook w:val="04A0" w:firstRow="1" w:lastRow="0" w:firstColumn="1" w:lastColumn="0" w:noHBand="0" w:noVBand="1"/>
      </w:tblPr>
      <w:tblGrid>
        <w:gridCol w:w="993"/>
        <w:gridCol w:w="1134"/>
        <w:gridCol w:w="765"/>
        <w:gridCol w:w="1078"/>
        <w:gridCol w:w="822"/>
        <w:gridCol w:w="1163"/>
        <w:gridCol w:w="1134"/>
        <w:gridCol w:w="992"/>
        <w:gridCol w:w="1134"/>
        <w:gridCol w:w="992"/>
      </w:tblGrid>
      <w:tr w:rsidR="009A670C" w:rsidRPr="009A670C" w14:paraId="294EB346" w14:textId="77777777" w:rsidTr="009A670C">
        <w:trPr>
          <w:trHeight w:val="300"/>
        </w:trPr>
        <w:tc>
          <w:tcPr>
            <w:tcW w:w="993" w:type="dxa"/>
            <w:noWrap/>
            <w:vAlign w:val="center"/>
            <w:hideMark/>
          </w:tcPr>
          <w:p w14:paraId="3F6BB920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9A670C">
              <w:rPr>
                <w:b/>
                <w:i/>
                <w:sz w:val="20"/>
                <w:szCs w:val="20"/>
                <w:lang w:val="en-US"/>
              </w:rPr>
              <w:t>E</w:t>
            </w:r>
            <w:r w:rsidRPr="009A670C">
              <w:rPr>
                <w:b/>
                <w:i/>
                <w:sz w:val="20"/>
                <w:szCs w:val="20"/>
                <w:vertAlign w:val="subscript"/>
                <w:lang w:val="en-US"/>
              </w:rPr>
              <w:t>C</w:t>
            </w:r>
          </w:p>
        </w:tc>
        <w:tc>
          <w:tcPr>
            <w:tcW w:w="1899" w:type="dxa"/>
            <w:gridSpan w:val="2"/>
            <w:noWrap/>
            <w:vAlign w:val="center"/>
            <w:hideMark/>
          </w:tcPr>
          <w:p w14:paraId="22A9DCC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9A670C">
              <w:rPr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900" w:type="dxa"/>
            <w:gridSpan w:val="2"/>
            <w:noWrap/>
            <w:vAlign w:val="center"/>
            <w:hideMark/>
          </w:tcPr>
          <w:p w14:paraId="6987F4E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val="en-US" w:eastAsia="ru-RU"/>
              </w:rPr>
            </w:pPr>
            <w:r w:rsidRPr="009A670C">
              <w:rPr>
                <w:color w:val="000000"/>
                <w:sz w:val="20"/>
                <w:szCs w:val="20"/>
                <w:lang w:val="en-US" w:eastAsia="ru-RU"/>
              </w:rPr>
              <w:t>37</w:t>
            </w:r>
          </w:p>
        </w:tc>
        <w:tc>
          <w:tcPr>
            <w:tcW w:w="1163" w:type="dxa"/>
            <w:noWrap/>
            <w:vAlign w:val="center"/>
          </w:tcPr>
          <w:p w14:paraId="1FCAC1E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9A670C">
              <w:rPr>
                <w:b/>
                <w:i/>
                <w:sz w:val="20"/>
                <w:szCs w:val="20"/>
                <w:lang w:val="en-US"/>
              </w:rPr>
              <w:t>E</w:t>
            </w:r>
            <w:r w:rsidRPr="009A670C">
              <w:rPr>
                <w:b/>
                <w:i/>
                <w:sz w:val="20"/>
                <w:szCs w:val="20"/>
                <w:vertAlign w:val="subscript"/>
                <w:lang w:val="en-US"/>
              </w:rPr>
              <w:t>C</w:t>
            </w:r>
          </w:p>
        </w:tc>
        <w:tc>
          <w:tcPr>
            <w:tcW w:w="2126" w:type="dxa"/>
            <w:gridSpan w:val="2"/>
            <w:noWrap/>
            <w:vAlign w:val="center"/>
            <w:hideMark/>
          </w:tcPr>
          <w:p w14:paraId="407E2E3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9A670C">
              <w:rPr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126" w:type="dxa"/>
            <w:gridSpan w:val="2"/>
            <w:noWrap/>
            <w:vAlign w:val="center"/>
            <w:hideMark/>
          </w:tcPr>
          <w:p w14:paraId="43BF9F4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val="en-US" w:eastAsia="ru-RU"/>
              </w:rPr>
            </w:pPr>
            <w:r w:rsidRPr="009A670C">
              <w:rPr>
                <w:color w:val="000000"/>
                <w:sz w:val="20"/>
                <w:szCs w:val="20"/>
                <w:lang w:val="en-US" w:eastAsia="ru-RU"/>
              </w:rPr>
              <w:t>37</w:t>
            </w:r>
          </w:p>
        </w:tc>
      </w:tr>
      <w:tr w:rsidR="009A670C" w:rsidRPr="009A670C" w14:paraId="7985EA08" w14:textId="77777777" w:rsidTr="009A670C">
        <w:trPr>
          <w:trHeight w:val="300"/>
        </w:trPr>
        <w:tc>
          <w:tcPr>
            <w:tcW w:w="993" w:type="dxa"/>
            <w:noWrap/>
            <w:vAlign w:val="center"/>
          </w:tcPr>
          <w:p w14:paraId="4B4052A8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9A670C">
              <w:rPr>
                <w:b/>
                <w:sz w:val="20"/>
                <w:szCs w:val="20"/>
                <w:lang w:eastAsia="ru-RU"/>
              </w:rPr>
              <w:t>Reaction step</w:t>
            </w:r>
          </w:p>
        </w:tc>
        <w:tc>
          <w:tcPr>
            <w:tcW w:w="1134" w:type="dxa"/>
            <w:noWrap/>
            <w:vAlign w:val="center"/>
          </w:tcPr>
          <w:p w14:paraId="7DAFC2C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9A670C">
              <w:rPr>
                <w:i/>
                <w:color w:val="000000"/>
                <w:sz w:val="20"/>
                <w:szCs w:val="20"/>
                <w:lang w:eastAsia="ru-RU"/>
              </w:rPr>
              <w:t>k(E)</w:t>
            </w:r>
          </w:p>
        </w:tc>
        <w:tc>
          <w:tcPr>
            <w:tcW w:w="765" w:type="dxa"/>
            <w:vAlign w:val="center"/>
          </w:tcPr>
          <w:p w14:paraId="5AD064F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9A670C">
              <w:rPr>
                <w:i/>
                <w:sz w:val="20"/>
                <w:szCs w:val="20"/>
                <w:lang w:val="en-US"/>
              </w:rPr>
              <w:t>E</w:t>
            </w:r>
          </w:p>
        </w:tc>
        <w:tc>
          <w:tcPr>
            <w:tcW w:w="1078" w:type="dxa"/>
            <w:noWrap/>
            <w:vAlign w:val="center"/>
          </w:tcPr>
          <w:p w14:paraId="07BF6BA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9A670C">
              <w:rPr>
                <w:i/>
                <w:color w:val="000000"/>
                <w:sz w:val="20"/>
                <w:szCs w:val="20"/>
                <w:lang w:eastAsia="ru-RU"/>
              </w:rPr>
              <w:t>k(E)</w:t>
            </w:r>
          </w:p>
        </w:tc>
        <w:tc>
          <w:tcPr>
            <w:tcW w:w="822" w:type="dxa"/>
            <w:vAlign w:val="center"/>
          </w:tcPr>
          <w:p w14:paraId="55926193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9A670C">
              <w:rPr>
                <w:i/>
                <w:sz w:val="20"/>
                <w:szCs w:val="20"/>
                <w:lang w:val="en-US"/>
              </w:rPr>
              <w:t>E</w:t>
            </w:r>
          </w:p>
        </w:tc>
        <w:tc>
          <w:tcPr>
            <w:tcW w:w="1163" w:type="dxa"/>
            <w:noWrap/>
            <w:vAlign w:val="center"/>
          </w:tcPr>
          <w:p w14:paraId="6BB6382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9A670C">
              <w:rPr>
                <w:b/>
                <w:sz w:val="20"/>
                <w:szCs w:val="20"/>
                <w:lang w:eastAsia="ru-RU"/>
              </w:rPr>
              <w:t>Reaction step</w:t>
            </w:r>
          </w:p>
        </w:tc>
        <w:tc>
          <w:tcPr>
            <w:tcW w:w="1134" w:type="dxa"/>
            <w:noWrap/>
            <w:vAlign w:val="center"/>
          </w:tcPr>
          <w:p w14:paraId="48959573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9A670C">
              <w:rPr>
                <w:i/>
                <w:color w:val="000000"/>
                <w:sz w:val="20"/>
                <w:szCs w:val="20"/>
                <w:lang w:eastAsia="ru-RU"/>
              </w:rPr>
              <w:t>k(E)</w:t>
            </w:r>
          </w:p>
        </w:tc>
        <w:tc>
          <w:tcPr>
            <w:tcW w:w="992" w:type="dxa"/>
            <w:vAlign w:val="center"/>
          </w:tcPr>
          <w:p w14:paraId="2D932FB9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9A670C">
              <w:rPr>
                <w:i/>
                <w:sz w:val="20"/>
                <w:szCs w:val="20"/>
                <w:lang w:val="en-US"/>
              </w:rPr>
              <w:t>E</w:t>
            </w:r>
          </w:p>
        </w:tc>
        <w:tc>
          <w:tcPr>
            <w:tcW w:w="1134" w:type="dxa"/>
            <w:noWrap/>
            <w:vAlign w:val="center"/>
          </w:tcPr>
          <w:p w14:paraId="029AA8F9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9A670C">
              <w:rPr>
                <w:i/>
                <w:color w:val="000000"/>
                <w:sz w:val="20"/>
                <w:szCs w:val="20"/>
                <w:lang w:eastAsia="ru-RU"/>
              </w:rPr>
              <w:t>k(E)</w:t>
            </w:r>
          </w:p>
        </w:tc>
        <w:tc>
          <w:tcPr>
            <w:tcW w:w="992" w:type="dxa"/>
            <w:vAlign w:val="center"/>
          </w:tcPr>
          <w:p w14:paraId="025106F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9A670C">
              <w:rPr>
                <w:i/>
                <w:sz w:val="20"/>
                <w:szCs w:val="20"/>
                <w:lang w:val="en-US"/>
              </w:rPr>
              <w:t>E</w:t>
            </w:r>
          </w:p>
        </w:tc>
      </w:tr>
      <w:tr w:rsidR="009A670C" w:rsidRPr="009A670C" w14:paraId="6F3919D2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217028BE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i4 – i3</w:t>
            </w:r>
          </w:p>
        </w:tc>
        <w:tc>
          <w:tcPr>
            <w:tcW w:w="1134" w:type="dxa"/>
            <w:noWrap/>
            <w:vAlign w:val="bottom"/>
          </w:tcPr>
          <w:p w14:paraId="66D7CC53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2.63E+09</w:t>
            </w:r>
          </w:p>
        </w:tc>
        <w:tc>
          <w:tcPr>
            <w:tcW w:w="765" w:type="dxa"/>
            <w:vAlign w:val="center"/>
          </w:tcPr>
          <w:p w14:paraId="7FC67B0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238</w:t>
            </w:r>
          </w:p>
        </w:tc>
        <w:tc>
          <w:tcPr>
            <w:tcW w:w="1078" w:type="dxa"/>
            <w:noWrap/>
            <w:vAlign w:val="bottom"/>
          </w:tcPr>
          <w:p w14:paraId="7C6B4E9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5.67E+09</w:t>
            </w:r>
          </w:p>
        </w:tc>
        <w:tc>
          <w:tcPr>
            <w:tcW w:w="822" w:type="dxa"/>
            <w:vAlign w:val="center"/>
          </w:tcPr>
          <w:p w14:paraId="3BB362A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275</w:t>
            </w:r>
          </w:p>
        </w:tc>
        <w:tc>
          <w:tcPr>
            <w:tcW w:w="1163" w:type="dxa"/>
            <w:noWrap/>
            <w:vAlign w:val="bottom"/>
          </w:tcPr>
          <w:p w14:paraId="6BDC927B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i14 – i10</w:t>
            </w:r>
          </w:p>
        </w:tc>
        <w:tc>
          <w:tcPr>
            <w:tcW w:w="1134" w:type="dxa"/>
            <w:noWrap/>
            <w:vAlign w:val="center"/>
          </w:tcPr>
          <w:p w14:paraId="07EC758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3.96E+08</w:t>
            </w:r>
          </w:p>
        </w:tc>
        <w:tc>
          <w:tcPr>
            <w:tcW w:w="992" w:type="dxa"/>
            <w:vAlign w:val="center"/>
          </w:tcPr>
          <w:p w14:paraId="1565141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326</w:t>
            </w:r>
          </w:p>
        </w:tc>
        <w:tc>
          <w:tcPr>
            <w:tcW w:w="1134" w:type="dxa"/>
            <w:noWrap/>
            <w:vAlign w:val="center"/>
          </w:tcPr>
          <w:p w14:paraId="61C130C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8.99E+08</w:t>
            </w:r>
          </w:p>
        </w:tc>
        <w:tc>
          <w:tcPr>
            <w:tcW w:w="992" w:type="dxa"/>
            <w:vAlign w:val="center"/>
          </w:tcPr>
          <w:p w14:paraId="4B78AAB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363</w:t>
            </w:r>
          </w:p>
        </w:tc>
      </w:tr>
      <w:tr w:rsidR="009A670C" w:rsidRPr="009A670C" w14:paraId="4B51DE9C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7CA07F1A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i3 – i4</w:t>
            </w:r>
          </w:p>
        </w:tc>
        <w:tc>
          <w:tcPr>
            <w:tcW w:w="1134" w:type="dxa"/>
            <w:noWrap/>
            <w:vAlign w:val="bottom"/>
          </w:tcPr>
          <w:p w14:paraId="3439055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2.83E+12</w:t>
            </w:r>
          </w:p>
        </w:tc>
        <w:tc>
          <w:tcPr>
            <w:tcW w:w="765" w:type="dxa"/>
            <w:vAlign w:val="center"/>
          </w:tcPr>
          <w:p w14:paraId="0A8F1FB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186</w:t>
            </w:r>
          </w:p>
        </w:tc>
        <w:tc>
          <w:tcPr>
            <w:tcW w:w="1078" w:type="dxa"/>
            <w:noWrap/>
            <w:vAlign w:val="bottom"/>
          </w:tcPr>
          <w:p w14:paraId="2FC191E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4.10E+12</w:t>
            </w:r>
          </w:p>
        </w:tc>
        <w:tc>
          <w:tcPr>
            <w:tcW w:w="822" w:type="dxa"/>
            <w:vAlign w:val="center"/>
          </w:tcPr>
          <w:p w14:paraId="3006B7D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223</w:t>
            </w:r>
          </w:p>
        </w:tc>
        <w:tc>
          <w:tcPr>
            <w:tcW w:w="1163" w:type="dxa"/>
            <w:noWrap/>
            <w:vAlign w:val="bottom"/>
          </w:tcPr>
          <w:p w14:paraId="0CC67431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 xml:space="preserve">i13 – </w:t>
            </w:r>
            <w:r w:rsidRPr="009A670C">
              <w:rPr>
                <w:b/>
                <w:i/>
                <w:color w:val="000000"/>
                <w:sz w:val="20"/>
                <w:szCs w:val="20"/>
                <w:lang w:val="en-US"/>
              </w:rPr>
              <w:t>p</w:t>
            </w:r>
            <w:r w:rsidRPr="009A670C">
              <w:rPr>
                <w:b/>
                <w:i/>
                <w:color w:val="000000"/>
                <w:sz w:val="20"/>
                <w:szCs w:val="20"/>
              </w:rPr>
              <w:t>12</w:t>
            </w:r>
          </w:p>
        </w:tc>
        <w:tc>
          <w:tcPr>
            <w:tcW w:w="1134" w:type="dxa"/>
            <w:noWrap/>
            <w:vAlign w:val="center"/>
          </w:tcPr>
          <w:p w14:paraId="3464362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3.79E+09</w:t>
            </w:r>
          </w:p>
        </w:tc>
        <w:tc>
          <w:tcPr>
            <w:tcW w:w="992" w:type="dxa"/>
            <w:vAlign w:val="center"/>
          </w:tcPr>
          <w:p w14:paraId="037EFC9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337</w:t>
            </w:r>
          </w:p>
        </w:tc>
        <w:tc>
          <w:tcPr>
            <w:tcW w:w="1134" w:type="dxa"/>
            <w:noWrap/>
            <w:vAlign w:val="center"/>
          </w:tcPr>
          <w:p w14:paraId="39AC249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9.33E+09</w:t>
            </w:r>
          </w:p>
        </w:tc>
        <w:tc>
          <w:tcPr>
            <w:tcW w:w="992" w:type="dxa"/>
            <w:vAlign w:val="center"/>
          </w:tcPr>
          <w:p w14:paraId="1C0372A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374</w:t>
            </w:r>
          </w:p>
        </w:tc>
      </w:tr>
      <w:tr w:rsidR="009A670C" w:rsidRPr="009A670C" w14:paraId="1BF28CA5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1ED5E921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 – i2</w:t>
            </w:r>
          </w:p>
        </w:tc>
        <w:tc>
          <w:tcPr>
            <w:tcW w:w="1134" w:type="dxa"/>
            <w:noWrap/>
            <w:vAlign w:val="bottom"/>
          </w:tcPr>
          <w:p w14:paraId="0F5D646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1.49E+08</w:t>
            </w:r>
          </w:p>
        </w:tc>
        <w:tc>
          <w:tcPr>
            <w:tcW w:w="765" w:type="dxa"/>
            <w:vAlign w:val="center"/>
          </w:tcPr>
          <w:p w14:paraId="0CE11C29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232</w:t>
            </w:r>
          </w:p>
        </w:tc>
        <w:tc>
          <w:tcPr>
            <w:tcW w:w="1078" w:type="dxa"/>
            <w:noWrap/>
            <w:vAlign w:val="bottom"/>
          </w:tcPr>
          <w:p w14:paraId="3301FD7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2.91E+08</w:t>
            </w:r>
          </w:p>
        </w:tc>
        <w:tc>
          <w:tcPr>
            <w:tcW w:w="822" w:type="dxa"/>
            <w:vAlign w:val="center"/>
          </w:tcPr>
          <w:p w14:paraId="6E660E1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269</w:t>
            </w:r>
          </w:p>
        </w:tc>
        <w:tc>
          <w:tcPr>
            <w:tcW w:w="1163" w:type="dxa"/>
            <w:noWrap/>
            <w:vAlign w:val="bottom"/>
          </w:tcPr>
          <w:p w14:paraId="5C371085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i13 – p14</w:t>
            </w:r>
          </w:p>
        </w:tc>
        <w:tc>
          <w:tcPr>
            <w:tcW w:w="1134" w:type="dxa"/>
            <w:noWrap/>
            <w:vAlign w:val="center"/>
          </w:tcPr>
          <w:p w14:paraId="4781B6E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1.39E+09</w:t>
            </w:r>
          </w:p>
        </w:tc>
        <w:tc>
          <w:tcPr>
            <w:tcW w:w="992" w:type="dxa"/>
            <w:vAlign w:val="center"/>
          </w:tcPr>
          <w:p w14:paraId="5651932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9A670C">
              <w:rPr>
                <w:color w:val="000000"/>
                <w:sz w:val="20"/>
                <w:szCs w:val="20"/>
              </w:rPr>
              <w:t>337</w:t>
            </w:r>
          </w:p>
        </w:tc>
        <w:tc>
          <w:tcPr>
            <w:tcW w:w="1134" w:type="dxa"/>
            <w:noWrap/>
            <w:vAlign w:val="center"/>
          </w:tcPr>
          <w:p w14:paraId="1288237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3.85E+09</w:t>
            </w:r>
          </w:p>
        </w:tc>
        <w:tc>
          <w:tcPr>
            <w:tcW w:w="992" w:type="dxa"/>
            <w:vAlign w:val="center"/>
          </w:tcPr>
          <w:p w14:paraId="0BC4E78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374</w:t>
            </w:r>
          </w:p>
        </w:tc>
      </w:tr>
      <w:tr w:rsidR="009A670C" w:rsidRPr="009A670C" w14:paraId="3C84BFF1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430A59AD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i2 – i1</w:t>
            </w:r>
          </w:p>
        </w:tc>
        <w:tc>
          <w:tcPr>
            <w:tcW w:w="1134" w:type="dxa"/>
            <w:noWrap/>
            <w:vAlign w:val="bottom"/>
          </w:tcPr>
          <w:p w14:paraId="7F1F237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3.22E+12</w:t>
            </w:r>
          </w:p>
        </w:tc>
        <w:tc>
          <w:tcPr>
            <w:tcW w:w="765" w:type="dxa"/>
            <w:vAlign w:val="center"/>
          </w:tcPr>
          <w:p w14:paraId="68A0F32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186</w:t>
            </w:r>
          </w:p>
        </w:tc>
        <w:tc>
          <w:tcPr>
            <w:tcW w:w="1078" w:type="dxa"/>
            <w:noWrap/>
            <w:vAlign w:val="bottom"/>
          </w:tcPr>
          <w:p w14:paraId="019D3ED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4.56E+12</w:t>
            </w:r>
          </w:p>
        </w:tc>
        <w:tc>
          <w:tcPr>
            <w:tcW w:w="822" w:type="dxa"/>
            <w:vAlign w:val="center"/>
          </w:tcPr>
          <w:p w14:paraId="08809AD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223</w:t>
            </w:r>
          </w:p>
        </w:tc>
        <w:tc>
          <w:tcPr>
            <w:tcW w:w="1163" w:type="dxa"/>
            <w:noWrap/>
            <w:vAlign w:val="bottom"/>
          </w:tcPr>
          <w:p w14:paraId="48C20B8B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i12 – p9</w:t>
            </w:r>
          </w:p>
        </w:tc>
        <w:tc>
          <w:tcPr>
            <w:tcW w:w="1134" w:type="dxa"/>
            <w:noWrap/>
            <w:vAlign w:val="center"/>
          </w:tcPr>
          <w:p w14:paraId="5741B11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1.01E+10</w:t>
            </w:r>
          </w:p>
        </w:tc>
        <w:tc>
          <w:tcPr>
            <w:tcW w:w="992" w:type="dxa"/>
            <w:vAlign w:val="center"/>
          </w:tcPr>
          <w:p w14:paraId="0E34B759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346</w:t>
            </w:r>
          </w:p>
        </w:tc>
        <w:tc>
          <w:tcPr>
            <w:tcW w:w="1134" w:type="dxa"/>
            <w:noWrap/>
            <w:vAlign w:val="center"/>
          </w:tcPr>
          <w:p w14:paraId="176A96F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2.12E+10</w:t>
            </w:r>
          </w:p>
        </w:tc>
        <w:tc>
          <w:tcPr>
            <w:tcW w:w="992" w:type="dxa"/>
            <w:vAlign w:val="center"/>
          </w:tcPr>
          <w:p w14:paraId="6F2D6B9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383</w:t>
            </w:r>
          </w:p>
        </w:tc>
      </w:tr>
      <w:tr w:rsidR="009A670C" w:rsidRPr="009A670C" w14:paraId="5FC46A0C" w14:textId="77777777" w:rsidTr="009A670C">
        <w:trPr>
          <w:trHeight w:val="299"/>
        </w:trPr>
        <w:tc>
          <w:tcPr>
            <w:tcW w:w="993" w:type="dxa"/>
            <w:noWrap/>
            <w:vAlign w:val="bottom"/>
          </w:tcPr>
          <w:p w14:paraId="4BC45CCA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i5 – p3</w:t>
            </w:r>
          </w:p>
        </w:tc>
        <w:tc>
          <w:tcPr>
            <w:tcW w:w="1134" w:type="dxa"/>
            <w:noWrap/>
            <w:vAlign w:val="bottom"/>
          </w:tcPr>
          <w:p w14:paraId="47287BDD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5.90E+06</w:t>
            </w:r>
          </w:p>
        </w:tc>
        <w:tc>
          <w:tcPr>
            <w:tcW w:w="765" w:type="dxa"/>
            <w:vAlign w:val="bottom"/>
          </w:tcPr>
          <w:p w14:paraId="772495E3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240</w:t>
            </w:r>
          </w:p>
        </w:tc>
        <w:tc>
          <w:tcPr>
            <w:tcW w:w="1078" w:type="dxa"/>
            <w:noWrap/>
            <w:vAlign w:val="bottom"/>
          </w:tcPr>
          <w:p w14:paraId="5197260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4.11E+07</w:t>
            </w:r>
          </w:p>
        </w:tc>
        <w:tc>
          <w:tcPr>
            <w:tcW w:w="822" w:type="dxa"/>
            <w:vAlign w:val="bottom"/>
          </w:tcPr>
          <w:p w14:paraId="2E9B422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277</w:t>
            </w:r>
          </w:p>
        </w:tc>
        <w:tc>
          <w:tcPr>
            <w:tcW w:w="1163" w:type="dxa"/>
            <w:noWrap/>
            <w:vAlign w:val="bottom"/>
          </w:tcPr>
          <w:p w14:paraId="15457097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i12 – p11</w:t>
            </w:r>
          </w:p>
        </w:tc>
        <w:tc>
          <w:tcPr>
            <w:tcW w:w="1134" w:type="dxa"/>
            <w:noWrap/>
            <w:vAlign w:val="center"/>
          </w:tcPr>
          <w:p w14:paraId="23FD20F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1.09E+09</w:t>
            </w:r>
          </w:p>
        </w:tc>
        <w:tc>
          <w:tcPr>
            <w:tcW w:w="992" w:type="dxa"/>
            <w:vAlign w:val="center"/>
          </w:tcPr>
          <w:p w14:paraId="40E61126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346</w:t>
            </w:r>
          </w:p>
        </w:tc>
        <w:tc>
          <w:tcPr>
            <w:tcW w:w="1134" w:type="dxa"/>
            <w:noWrap/>
            <w:vAlign w:val="center"/>
          </w:tcPr>
          <w:p w14:paraId="552CB6D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2.59E+09</w:t>
            </w:r>
          </w:p>
        </w:tc>
        <w:tc>
          <w:tcPr>
            <w:tcW w:w="992" w:type="dxa"/>
            <w:vAlign w:val="center"/>
          </w:tcPr>
          <w:p w14:paraId="2F6F66B8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383</w:t>
            </w:r>
          </w:p>
        </w:tc>
      </w:tr>
      <w:tr w:rsidR="009A670C" w:rsidRPr="009A670C" w14:paraId="23DA9736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0D2539F6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i5 – p5</w:t>
            </w:r>
          </w:p>
        </w:tc>
        <w:tc>
          <w:tcPr>
            <w:tcW w:w="1134" w:type="dxa"/>
            <w:noWrap/>
            <w:vAlign w:val="bottom"/>
          </w:tcPr>
          <w:p w14:paraId="682D3F8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2.13E+06</w:t>
            </w:r>
          </w:p>
        </w:tc>
        <w:tc>
          <w:tcPr>
            <w:tcW w:w="765" w:type="dxa"/>
            <w:vAlign w:val="bottom"/>
          </w:tcPr>
          <w:p w14:paraId="2AEBCC0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240</w:t>
            </w:r>
          </w:p>
        </w:tc>
        <w:tc>
          <w:tcPr>
            <w:tcW w:w="1078" w:type="dxa"/>
            <w:noWrap/>
            <w:vAlign w:val="bottom"/>
          </w:tcPr>
          <w:p w14:paraId="32FE1CA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2.22E+07</w:t>
            </w:r>
          </w:p>
        </w:tc>
        <w:tc>
          <w:tcPr>
            <w:tcW w:w="822" w:type="dxa"/>
            <w:vAlign w:val="bottom"/>
          </w:tcPr>
          <w:p w14:paraId="599E07C9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277</w:t>
            </w:r>
          </w:p>
        </w:tc>
        <w:tc>
          <w:tcPr>
            <w:tcW w:w="1163" w:type="dxa"/>
            <w:noWrap/>
            <w:vAlign w:val="bottom"/>
          </w:tcPr>
          <w:p w14:paraId="1E9D910C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i12 – p13</w:t>
            </w:r>
          </w:p>
        </w:tc>
        <w:tc>
          <w:tcPr>
            <w:tcW w:w="1134" w:type="dxa"/>
            <w:noWrap/>
            <w:vAlign w:val="center"/>
          </w:tcPr>
          <w:p w14:paraId="1DD249D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1.52E+09</w:t>
            </w:r>
          </w:p>
        </w:tc>
        <w:tc>
          <w:tcPr>
            <w:tcW w:w="992" w:type="dxa"/>
            <w:vAlign w:val="center"/>
          </w:tcPr>
          <w:p w14:paraId="27674D5E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346</w:t>
            </w:r>
          </w:p>
        </w:tc>
        <w:tc>
          <w:tcPr>
            <w:tcW w:w="1134" w:type="dxa"/>
            <w:noWrap/>
            <w:vAlign w:val="center"/>
          </w:tcPr>
          <w:p w14:paraId="410FD29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3.87E+09</w:t>
            </w:r>
          </w:p>
        </w:tc>
        <w:tc>
          <w:tcPr>
            <w:tcW w:w="992" w:type="dxa"/>
            <w:vAlign w:val="center"/>
          </w:tcPr>
          <w:p w14:paraId="170E8A41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383</w:t>
            </w:r>
          </w:p>
        </w:tc>
      </w:tr>
      <w:tr w:rsidR="009A670C" w:rsidRPr="009A670C" w14:paraId="24AFE368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13E7C3EB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i5 – i6</w:t>
            </w:r>
          </w:p>
        </w:tc>
        <w:tc>
          <w:tcPr>
            <w:tcW w:w="1134" w:type="dxa"/>
            <w:noWrap/>
            <w:vAlign w:val="bottom"/>
          </w:tcPr>
          <w:p w14:paraId="3D53C4E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6.06E+06</w:t>
            </w:r>
          </w:p>
        </w:tc>
        <w:tc>
          <w:tcPr>
            <w:tcW w:w="765" w:type="dxa"/>
            <w:vAlign w:val="center"/>
          </w:tcPr>
          <w:p w14:paraId="51B64E33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240</w:t>
            </w:r>
          </w:p>
        </w:tc>
        <w:tc>
          <w:tcPr>
            <w:tcW w:w="1078" w:type="dxa"/>
            <w:noWrap/>
            <w:vAlign w:val="bottom"/>
          </w:tcPr>
          <w:p w14:paraId="59E2EAC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3.62E+07</w:t>
            </w:r>
          </w:p>
        </w:tc>
        <w:tc>
          <w:tcPr>
            <w:tcW w:w="822" w:type="dxa"/>
            <w:vAlign w:val="center"/>
          </w:tcPr>
          <w:p w14:paraId="7155652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277</w:t>
            </w:r>
          </w:p>
        </w:tc>
        <w:tc>
          <w:tcPr>
            <w:tcW w:w="1163" w:type="dxa"/>
            <w:noWrap/>
            <w:vAlign w:val="bottom"/>
          </w:tcPr>
          <w:p w14:paraId="74165DFC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i4 – i6</w:t>
            </w:r>
          </w:p>
        </w:tc>
        <w:tc>
          <w:tcPr>
            <w:tcW w:w="1134" w:type="dxa"/>
            <w:noWrap/>
            <w:vAlign w:val="center"/>
          </w:tcPr>
          <w:p w14:paraId="19207E1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8.61E+06</w:t>
            </w:r>
          </w:p>
        </w:tc>
        <w:tc>
          <w:tcPr>
            <w:tcW w:w="992" w:type="dxa"/>
            <w:vAlign w:val="center"/>
          </w:tcPr>
          <w:p w14:paraId="0E910CD9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238</w:t>
            </w:r>
          </w:p>
        </w:tc>
        <w:tc>
          <w:tcPr>
            <w:tcW w:w="1134" w:type="dxa"/>
            <w:noWrap/>
            <w:vAlign w:val="center"/>
          </w:tcPr>
          <w:p w14:paraId="6DA69CE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5.05E+07</w:t>
            </w:r>
          </w:p>
        </w:tc>
        <w:tc>
          <w:tcPr>
            <w:tcW w:w="992" w:type="dxa"/>
            <w:vAlign w:val="center"/>
          </w:tcPr>
          <w:p w14:paraId="2BDEFD8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275</w:t>
            </w:r>
          </w:p>
        </w:tc>
      </w:tr>
      <w:tr w:rsidR="009A670C" w:rsidRPr="009A670C" w14:paraId="62D7C551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0AB3C056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i6 – i5</w:t>
            </w:r>
          </w:p>
        </w:tc>
        <w:tc>
          <w:tcPr>
            <w:tcW w:w="1134" w:type="dxa"/>
            <w:noWrap/>
            <w:vAlign w:val="bottom"/>
          </w:tcPr>
          <w:p w14:paraId="2CE6558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1.26E+05</w:t>
            </w:r>
          </w:p>
        </w:tc>
        <w:tc>
          <w:tcPr>
            <w:tcW w:w="765" w:type="dxa"/>
            <w:vAlign w:val="bottom"/>
          </w:tcPr>
          <w:p w14:paraId="1B6BA49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282</w:t>
            </w:r>
          </w:p>
        </w:tc>
        <w:tc>
          <w:tcPr>
            <w:tcW w:w="1078" w:type="dxa"/>
            <w:noWrap/>
            <w:vAlign w:val="bottom"/>
          </w:tcPr>
          <w:p w14:paraId="0B95DD1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9.90E+05</w:t>
            </w:r>
          </w:p>
        </w:tc>
        <w:tc>
          <w:tcPr>
            <w:tcW w:w="822" w:type="dxa"/>
            <w:vAlign w:val="bottom"/>
          </w:tcPr>
          <w:p w14:paraId="0F4FA9F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319</w:t>
            </w:r>
          </w:p>
        </w:tc>
        <w:tc>
          <w:tcPr>
            <w:tcW w:w="1163" w:type="dxa"/>
            <w:noWrap/>
            <w:vAlign w:val="bottom"/>
          </w:tcPr>
          <w:p w14:paraId="7E37AD02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i6 – i4</w:t>
            </w:r>
          </w:p>
        </w:tc>
        <w:tc>
          <w:tcPr>
            <w:tcW w:w="1134" w:type="dxa"/>
            <w:noWrap/>
            <w:vAlign w:val="center"/>
          </w:tcPr>
          <w:p w14:paraId="38F52ED9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5.14E+04</w:t>
            </w:r>
          </w:p>
        </w:tc>
        <w:tc>
          <w:tcPr>
            <w:tcW w:w="992" w:type="dxa"/>
            <w:vAlign w:val="center"/>
          </w:tcPr>
          <w:p w14:paraId="3112FDE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282</w:t>
            </w:r>
          </w:p>
        </w:tc>
        <w:tc>
          <w:tcPr>
            <w:tcW w:w="1134" w:type="dxa"/>
            <w:noWrap/>
            <w:vAlign w:val="center"/>
          </w:tcPr>
          <w:p w14:paraId="40A30379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4.00E+05</w:t>
            </w:r>
          </w:p>
        </w:tc>
        <w:tc>
          <w:tcPr>
            <w:tcW w:w="992" w:type="dxa"/>
            <w:vAlign w:val="center"/>
          </w:tcPr>
          <w:p w14:paraId="48C90529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319</w:t>
            </w:r>
          </w:p>
        </w:tc>
      </w:tr>
      <w:tr w:rsidR="009A670C" w:rsidRPr="009A670C" w14:paraId="360B23F2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0AB9A2F3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i6 – p7</w:t>
            </w:r>
          </w:p>
        </w:tc>
        <w:tc>
          <w:tcPr>
            <w:tcW w:w="1134" w:type="dxa"/>
            <w:noWrap/>
            <w:vAlign w:val="bottom"/>
          </w:tcPr>
          <w:p w14:paraId="0EACF4A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3.57E+07</w:t>
            </w:r>
          </w:p>
        </w:tc>
        <w:tc>
          <w:tcPr>
            <w:tcW w:w="765" w:type="dxa"/>
            <w:vAlign w:val="bottom"/>
          </w:tcPr>
          <w:p w14:paraId="1C339E1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282</w:t>
            </w:r>
          </w:p>
        </w:tc>
        <w:tc>
          <w:tcPr>
            <w:tcW w:w="1078" w:type="dxa"/>
            <w:noWrap/>
            <w:vAlign w:val="bottom"/>
          </w:tcPr>
          <w:p w14:paraId="03449AE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1.79E+08</w:t>
            </w:r>
          </w:p>
        </w:tc>
        <w:tc>
          <w:tcPr>
            <w:tcW w:w="822" w:type="dxa"/>
            <w:vAlign w:val="bottom"/>
          </w:tcPr>
          <w:p w14:paraId="79F7020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319</w:t>
            </w:r>
          </w:p>
        </w:tc>
        <w:tc>
          <w:tcPr>
            <w:tcW w:w="1163" w:type="dxa"/>
            <w:noWrap/>
            <w:vAlign w:val="bottom"/>
          </w:tcPr>
          <w:p w14:paraId="1416BC24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i5 – i4</w:t>
            </w:r>
          </w:p>
        </w:tc>
        <w:tc>
          <w:tcPr>
            <w:tcW w:w="1134" w:type="dxa"/>
            <w:noWrap/>
            <w:vAlign w:val="center"/>
          </w:tcPr>
          <w:p w14:paraId="473C6E9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2.27E+12</w:t>
            </w:r>
          </w:p>
        </w:tc>
        <w:tc>
          <w:tcPr>
            <w:tcW w:w="992" w:type="dxa"/>
            <w:vAlign w:val="center"/>
          </w:tcPr>
          <w:p w14:paraId="746B9BED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240</w:t>
            </w:r>
          </w:p>
        </w:tc>
        <w:tc>
          <w:tcPr>
            <w:tcW w:w="1134" w:type="dxa"/>
            <w:noWrap/>
            <w:vAlign w:val="center"/>
          </w:tcPr>
          <w:p w14:paraId="5F49C3B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2.34E+12</w:t>
            </w:r>
          </w:p>
        </w:tc>
        <w:tc>
          <w:tcPr>
            <w:tcW w:w="992" w:type="dxa"/>
            <w:vAlign w:val="center"/>
          </w:tcPr>
          <w:p w14:paraId="2BE61D9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277</w:t>
            </w:r>
          </w:p>
        </w:tc>
      </w:tr>
      <w:tr w:rsidR="009A670C" w:rsidRPr="009A670C" w14:paraId="739B7DE2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646EC3D1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i6 – p3</w:t>
            </w:r>
          </w:p>
        </w:tc>
        <w:tc>
          <w:tcPr>
            <w:tcW w:w="1134" w:type="dxa"/>
            <w:noWrap/>
            <w:vAlign w:val="bottom"/>
          </w:tcPr>
          <w:p w14:paraId="085B1F0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4.70E+05</w:t>
            </w:r>
          </w:p>
        </w:tc>
        <w:tc>
          <w:tcPr>
            <w:tcW w:w="765" w:type="dxa"/>
            <w:vAlign w:val="bottom"/>
          </w:tcPr>
          <w:p w14:paraId="2AC19A1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282</w:t>
            </w:r>
          </w:p>
        </w:tc>
        <w:tc>
          <w:tcPr>
            <w:tcW w:w="1078" w:type="dxa"/>
            <w:noWrap/>
            <w:vAlign w:val="bottom"/>
          </w:tcPr>
          <w:p w14:paraId="60425D8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3.68E+06</w:t>
            </w:r>
          </w:p>
        </w:tc>
        <w:tc>
          <w:tcPr>
            <w:tcW w:w="822" w:type="dxa"/>
            <w:vAlign w:val="bottom"/>
          </w:tcPr>
          <w:p w14:paraId="6D0B85D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319</w:t>
            </w:r>
          </w:p>
        </w:tc>
        <w:tc>
          <w:tcPr>
            <w:tcW w:w="1163" w:type="dxa"/>
            <w:noWrap/>
            <w:vAlign w:val="bottom"/>
          </w:tcPr>
          <w:p w14:paraId="6E1B96D3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i4 – i5</w:t>
            </w:r>
          </w:p>
        </w:tc>
        <w:tc>
          <w:tcPr>
            <w:tcW w:w="1134" w:type="dxa"/>
            <w:noWrap/>
            <w:vAlign w:val="center"/>
          </w:tcPr>
          <w:p w14:paraId="3375FC3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7.89E+12</w:t>
            </w:r>
          </w:p>
        </w:tc>
        <w:tc>
          <w:tcPr>
            <w:tcW w:w="992" w:type="dxa"/>
            <w:vAlign w:val="center"/>
          </w:tcPr>
          <w:p w14:paraId="505887B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238</w:t>
            </w:r>
          </w:p>
        </w:tc>
        <w:tc>
          <w:tcPr>
            <w:tcW w:w="1134" w:type="dxa"/>
            <w:noWrap/>
            <w:vAlign w:val="center"/>
          </w:tcPr>
          <w:p w14:paraId="6F5A6B5D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8.08E+12</w:t>
            </w:r>
          </w:p>
        </w:tc>
        <w:tc>
          <w:tcPr>
            <w:tcW w:w="992" w:type="dxa"/>
            <w:vAlign w:val="center"/>
          </w:tcPr>
          <w:p w14:paraId="7AD5B55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275</w:t>
            </w:r>
          </w:p>
        </w:tc>
      </w:tr>
      <w:tr w:rsidR="009A670C" w:rsidRPr="009A670C" w14:paraId="54AF8998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2F3943DC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i5 – i8</w:t>
            </w:r>
          </w:p>
        </w:tc>
        <w:tc>
          <w:tcPr>
            <w:tcW w:w="1134" w:type="dxa"/>
            <w:noWrap/>
            <w:vAlign w:val="bottom"/>
          </w:tcPr>
          <w:p w14:paraId="42ED130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8.58E+04</w:t>
            </w:r>
          </w:p>
        </w:tc>
        <w:tc>
          <w:tcPr>
            <w:tcW w:w="765" w:type="dxa"/>
            <w:vAlign w:val="center"/>
          </w:tcPr>
          <w:p w14:paraId="1BFFF80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240</w:t>
            </w:r>
          </w:p>
        </w:tc>
        <w:tc>
          <w:tcPr>
            <w:tcW w:w="1078" w:type="dxa"/>
            <w:noWrap/>
            <w:vAlign w:val="bottom"/>
          </w:tcPr>
          <w:p w14:paraId="45DA90B0" w14:textId="77777777" w:rsidR="009A670C" w:rsidRPr="009A670C" w:rsidRDefault="009A670C" w:rsidP="009A670C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1.02E+06</w:t>
            </w:r>
          </w:p>
        </w:tc>
        <w:tc>
          <w:tcPr>
            <w:tcW w:w="822" w:type="dxa"/>
            <w:vAlign w:val="center"/>
          </w:tcPr>
          <w:p w14:paraId="6CED849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277</w:t>
            </w:r>
          </w:p>
        </w:tc>
        <w:tc>
          <w:tcPr>
            <w:tcW w:w="1163" w:type="dxa"/>
            <w:noWrap/>
            <w:vAlign w:val="bottom"/>
          </w:tcPr>
          <w:p w14:paraId="6F0511E3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i20 – i19</w:t>
            </w:r>
          </w:p>
        </w:tc>
        <w:tc>
          <w:tcPr>
            <w:tcW w:w="1134" w:type="dxa"/>
            <w:noWrap/>
            <w:vAlign w:val="center"/>
          </w:tcPr>
          <w:p w14:paraId="308C1AB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6.55E+04</w:t>
            </w:r>
          </w:p>
        </w:tc>
        <w:tc>
          <w:tcPr>
            <w:tcW w:w="992" w:type="dxa"/>
            <w:vAlign w:val="center"/>
          </w:tcPr>
          <w:p w14:paraId="09EAA67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266</w:t>
            </w:r>
          </w:p>
        </w:tc>
        <w:tc>
          <w:tcPr>
            <w:tcW w:w="1134" w:type="dxa"/>
            <w:noWrap/>
            <w:vAlign w:val="center"/>
          </w:tcPr>
          <w:p w14:paraId="0A00187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6.62E+05</w:t>
            </w:r>
          </w:p>
        </w:tc>
        <w:tc>
          <w:tcPr>
            <w:tcW w:w="992" w:type="dxa"/>
            <w:vAlign w:val="center"/>
          </w:tcPr>
          <w:p w14:paraId="40B757C9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303</w:t>
            </w:r>
          </w:p>
        </w:tc>
      </w:tr>
      <w:tr w:rsidR="009A670C" w:rsidRPr="009A670C" w14:paraId="6C88D576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6D3E624F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i8 – i5</w:t>
            </w:r>
          </w:p>
        </w:tc>
        <w:tc>
          <w:tcPr>
            <w:tcW w:w="1134" w:type="dxa"/>
            <w:noWrap/>
            <w:vAlign w:val="bottom"/>
          </w:tcPr>
          <w:p w14:paraId="0D4E659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3.08E+05</w:t>
            </w:r>
          </w:p>
        </w:tc>
        <w:tc>
          <w:tcPr>
            <w:tcW w:w="765" w:type="dxa"/>
            <w:vAlign w:val="bottom"/>
          </w:tcPr>
          <w:p w14:paraId="139C131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231</w:t>
            </w:r>
          </w:p>
        </w:tc>
        <w:tc>
          <w:tcPr>
            <w:tcW w:w="1078" w:type="dxa"/>
            <w:noWrap/>
            <w:vAlign w:val="bottom"/>
          </w:tcPr>
          <w:p w14:paraId="659647C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3.45E+06</w:t>
            </w:r>
          </w:p>
        </w:tc>
        <w:tc>
          <w:tcPr>
            <w:tcW w:w="822" w:type="dxa"/>
            <w:vAlign w:val="bottom"/>
          </w:tcPr>
          <w:p w14:paraId="514B997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268</w:t>
            </w:r>
          </w:p>
        </w:tc>
        <w:tc>
          <w:tcPr>
            <w:tcW w:w="1163" w:type="dxa"/>
            <w:noWrap/>
            <w:vAlign w:val="bottom"/>
          </w:tcPr>
          <w:p w14:paraId="5C4C6391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i19 – i20</w:t>
            </w:r>
          </w:p>
        </w:tc>
        <w:tc>
          <w:tcPr>
            <w:tcW w:w="1134" w:type="dxa"/>
            <w:noWrap/>
            <w:vAlign w:val="center"/>
          </w:tcPr>
          <w:p w14:paraId="7994A7F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1.12E+05</w:t>
            </w:r>
          </w:p>
        </w:tc>
        <w:tc>
          <w:tcPr>
            <w:tcW w:w="992" w:type="dxa"/>
            <w:vAlign w:val="center"/>
          </w:tcPr>
          <w:p w14:paraId="56FD677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263</w:t>
            </w:r>
          </w:p>
        </w:tc>
        <w:tc>
          <w:tcPr>
            <w:tcW w:w="1134" w:type="dxa"/>
            <w:noWrap/>
            <w:vAlign w:val="center"/>
          </w:tcPr>
          <w:p w14:paraId="5277BA1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1.12E+06</w:t>
            </w:r>
          </w:p>
        </w:tc>
        <w:tc>
          <w:tcPr>
            <w:tcW w:w="992" w:type="dxa"/>
            <w:vAlign w:val="center"/>
          </w:tcPr>
          <w:p w14:paraId="562BE1F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300</w:t>
            </w:r>
          </w:p>
        </w:tc>
      </w:tr>
      <w:tr w:rsidR="009A670C" w:rsidRPr="009A670C" w14:paraId="0ED50BE7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5871FF0F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i8 – p5</w:t>
            </w:r>
          </w:p>
        </w:tc>
        <w:tc>
          <w:tcPr>
            <w:tcW w:w="1134" w:type="dxa"/>
            <w:noWrap/>
            <w:vAlign w:val="bottom"/>
          </w:tcPr>
          <w:p w14:paraId="2852D19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7.23E+05</w:t>
            </w:r>
          </w:p>
        </w:tc>
        <w:tc>
          <w:tcPr>
            <w:tcW w:w="765" w:type="dxa"/>
            <w:vAlign w:val="bottom"/>
          </w:tcPr>
          <w:p w14:paraId="0C3E8FD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231</w:t>
            </w:r>
          </w:p>
        </w:tc>
        <w:tc>
          <w:tcPr>
            <w:tcW w:w="1078" w:type="dxa"/>
            <w:noWrap/>
            <w:vAlign w:val="bottom"/>
          </w:tcPr>
          <w:p w14:paraId="57207DE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9.01E+06</w:t>
            </w:r>
          </w:p>
        </w:tc>
        <w:tc>
          <w:tcPr>
            <w:tcW w:w="822" w:type="dxa"/>
            <w:vAlign w:val="bottom"/>
          </w:tcPr>
          <w:p w14:paraId="148BB2A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268</w:t>
            </w:r>
          </w:p>
        </w:tc>
        <w:tc>
          <w:tcPr>
            <w:tcW w:w="1163" w:type="dxa"/>
            <w:noWrap/>
            <w:vAlign w:val="bottom"/>
          </w:tcPr>
          <w:p w14:paraId="4E50B9E8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i13 – i17</w:t>
            </w:r>
          </w:p>
        </w:tc>
        <w:tc>
          <w:tcPr>
            <w:tcW w:w="1134" w:type="dxa"/>
            <w:noWrap/>
            <w:vAlign w:val="center"/>
          </w:tcPr>
          <w:p w14:paraId="09F8D6F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4.18E+00</w:t>
            </w:r>
          </w:p>
        </w:tc>
        <w:tc>
          <w:tcPr>
            <w:tcW w:w="992" w:type="dxa"/>
            <w:vAlign w:val="center"/>
          </w:tcPr>
          <w:p w14:paraId="2A5AB75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9A670C">
              <w:rPr>
                <w:color w:val="000000"/>
                <w:sz w:val="20"/>
                <w:szCs w:val="20"/>
              </w:rPr>
              <w:t>337</w:t>
            </w:r>
          </w:p>
        </w:tc>
        <w:tc>
          <w:tcPr>
            <w:tcW w:w="1134" w:type="dxa"/>
            <w:noWrap/>
            <w:vAlign w:val="center"/>
          </w:tcPr>
          <w:p w14:paraId="75384BA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2.20E+02</w:t>
            </w:r>
          </w:p>
        </w:tc>
        <w:tc>
          <w:tcPr>
            <w:tcW w:w="992" w:type="dxa"/>
            <w:vAlign w:val="center"/>
          </w:tcPr>
          <w:p w14:paraId="0BBA8D8D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9A670C">
              <w:rPr>
                <w:color w:val="000000"/>
                <w:sz w:val="20"/>
                <w:szCs w:val="20"/>
              </w:rPr>
              <w:t>374</w:t>
            </w:r>
          </w:p>
        </w:tc>
      </w:tr>
      <w:tr w:rsidR="009A670C" w:rsidRPr="009A670C" w14:paraId="458057F7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1E3660CE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i4 – i7</w:t>
            </w:r>
          </w:p>
        </w:tc>
        <w:tc>
          <w:tcPr>
            <w:tcW w:w="1134" w:type="dxa"/>
            <w:noWrap/>
            <w:vAlign w:val="bottom"/>
          </w:tcPr>
          <w:p w14:paraId="272C880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3.05E+05</w:t>
            </w:r>
          </w:p>
        </w:tc>
        <w:tc>
          <w:tcPr>
            <w:tcW w:w="765" w:type="dxa"/>
            <w:vAlign w:val="center"/>
          </w:tcPr>
          <w:p w14:paraId="726BD33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238</w:t>
            </w:r>
          </w:p>
        </w:tc>
        <w:tc>
          <w:tcPr>
            <w:tcW w:w="1078" w:type="dxa"/>
            <w:noWrap/>
            <w:vAlign w:val="bottom"/>
          </w:tcPr>
          <w:p w14:paraId="2D9351F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3.54E+06</w:t>
            </w:r>
          </w:p>
        </w:tc>
        <w:tc>
          <w:tcPr>
            <w:tcW w:w="822" w:type="dxa"/>
            <w:vAlign w:val="center"/>
          </w:tcPr>
          <w:p w14:paraId="07BCD20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275</w:t>
            </w:r>
          </w:p>
        </w:tc>
        <w:tc>
          <w:tcPr>
            <w:tcW w:w="1163" w:type="dxa"/>
            <w:noWrap/>
            <w:vAlign w:val="bottom"/>
          </w:tcPr>
          <w:p w14:paraId="71D2AAE3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i17 – i13</w:t>
            </w:r>
          </w:p>
        </w:tc>
        <w:tc>
          <w:tcPr>
            <w:tcW w:w="1134" w:type="dxa"/>
            <w:noWrap/>
            <w:vAlign w:val="center"/>
          </w:tcPr>
          <w:p w14:paraId="39F2BDD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1.33E+02</w:t>
            </w:r>
          </w:p>
        </w:tc>
        <w:tc>
          <w:tcPr>
            <w:tcW w:w="992" w:type="dxa"/>
            <w:vAlign w:val="center"/>
          </w:tcPr>
          <w:p w14:paraId="30692F2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313</w:t>
            </w:r>
          </w:p>
        </w:tc>
        <w:tc>
          <w:tcPr>
            <w:tcW w:w="1134" w:type="dxa"/>
            <w:noWrap/>
            <w:vAlign w:val="center"/>
          </w:tcPr>
          <w:p w14:paraId="4E41D8E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6.40E+03</w:t>
            </w:r>
          </w:p>
        </w:tc>
        <w:tc>
          <w:tcPr>
            <w:tcW w:w="992" w:type="dxa"/>
            <w:vAlign w:val="center"/>
          </w:tcPr>
          <w:p w14:paraId="4F2B26E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350</w:t>
            </w:r>
          </w:p>
        </w:tc>
      </w:tr>
      <w:tr w:rsidR="009A670C" w:rsidRPr="009A670C" w14:paraId="7F0B1E7C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67BB75B8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i7 – i4</w:t>
            </w:r>
          </w:p>
        </w:tc>
        <w:tc>
          <w:tcPr>
            <w:tcW w:w="1134" w:type="dxa"/>
            <w:noWrap/>
            <w:vAlign w:val="bottom"/>
          </w:tcPr>
          <w:p w14:paraId="1DA00FA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9.27E+05</w:t>
            </w:r>
          </w:p>
        </w:tc>
        <w:tc>
          <w:tcPr>
            <w:tcW w:w="765" w:type="dxa"/>
            <w:vAlign w:val="center"/>
          </w:tcPr>
          <w:p w14:paraId="208449A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230</w:t>
            </w:r>
          </w:p>
        </w:tc>
        <w:tc>
          <w:tcPr>
            <w:tcW w:w="1078" w:type="dxa"/>
            <w:noWrap/>
            <w:vAlign w:val="bottom"/>
          </w:tcPr>
          <w:p w14:paraId="0E0ABEC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1.02E+07</w:t>
            </w:r>
          </w:p>
        </w:tc>
        <w:tc>
          <w:tcPr>
            <w:tcW w:w="822" w:type="dxa"/>
            <w:vAlign w:val="center"/>
          </w:tcPr>
          <w:p w14:paraId="4D4483D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267</w:t>
            </w:r>
          </w:p>
        </w:tc>
        <w:tc>
          <w:tcPr>
            <w:tcW w:w="1163" w:type="dxa"/>
            <w:noWrap/>
            <w:vAlign w:val="bottom"/>
          </w:tcPr>
          <w:p w14:paraId="5883DDB9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i13 – i15</w:t>
            </w:r>
          </w:p>
        </w:tc>
        <w:tc>
          <w:tcPr>
            <w:tcW w:w="1134" w:type="dxa"/>
            <w:noWrap/>
            <w:vAlign w:val="center"/>
          </w:tcPr>
          <w:p w14:paraId="55DDE8A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2.20E+07</w:t>
            </w:r>
          </w:p>
        </w:tc>
        <w:tc>
          <w:tcPr>
            <w:tcW w:w="992" w:type="dxa"/>
            <w:vAlign w:val="center"/>
          </w:tcPr>
          <w:p w14:paraId="3D32744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9A670C">
              <w:rPr>
                <w:color w:val="000000"/>
                <w:sz w:val="20"/>
                <w:szCs w:val="20"/>
              </w:rPr>
              <w:t>337</w:t>
            </w:r>
          </w:p>
        </w:tc>
        <w:tc>
          <w:tcPr>
            <w:tcW w:w="1134" w:type="dxa"/>
            <w:noWrap/>
            <w:vAlign w:val="center"/>
          </w:tcPr>
          <w:p w14:paraId="53A4ABED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6.92E+07</w:t>
            </w:r>
          </w:p>
        </w:tc>
        <w:tc>
          <w:tcPr>
            <w:tcW w:w="992" w:type="dxa"/>
            <w:vAlign w:val="center"/>
          </w:tcPr>
          <w:p w14:paraId="6F6489E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9A670C">
              <w:rPr>
                <w:color w:val="000000"/>
                <w:sz w:val="20"/>
                <w:szCs w:val="20"/>
              </w:rPr>
              <w:t>374</w:t>
            </w:r>
          </w:p>
        </w:tc>
      </w:tr>
      <w:tr w:rsidR="009A670C" w:rsidRPr="009A670C" w14:paraId="38777CDE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689D6478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i4 – p4</w:t>
            </w:r>
          </w:p>
        </w:tc>
        <w:tc>
          <w:tcPr>
            <w:tcW w:w="1134" w:type="dxa"/>
            <w:noWrap/>
            <w:vAlign w:val="bottom"/>
          </w:tcPr>
          <w:p w14:paraId="79243F4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3.26E+06</w:t>
            </w:r>
          </w:p>
        </w:tc>
        <w:tc>
          <w:tcPr>
            <w:tcW w:w="765" w:type="dxa"/>
            <w:vAlign w:val="center"/>
          </w:tcPr>
          <w:p w14:paraId="7E9DB33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238</w:t>
            </w:r>
          </w:p>
        </w:tc>
        <w:tc>
          <w:tcPr>
            <w:tcW w:w="1078" w:type="dxa"/>
            <w:noWrap/>
            <w:vAlign w:val="bottom"/>
          </w:tcPr>
          <w:p w14:paraId="02F1D04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3.12E+07</w:t>
            </w:r>
          </w:p>
        </w:tc>
        <w:tc>
          <w:tcPr>
            <w:tcW w:w="822" w:type="dxa"/>
            <w:vAlign w:val="center"/>
          </w:tcPr>
          <w:p w14:paraId="11CEFDC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275</w:t>
            </w:r>
          </w:p>
        </w:tc>
        <w:tc>
          <w:tcPr>
            <w:tcW w:w="1163" w:type="dxa"/>
            <w:noWrap/>
            <w:vAlign w:val="bottom"/>
          </w:tcPr>
          <w:p w14:paraId="4CEB26B8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i15 – i13</w:t>
            </w:r>
          </w:p>
        </w:tc>
        <w:tc>
          <w:tcPr>
            <w:tcW w:w="1134" w:type="dxa"/>
            <w:noWrap/>
            <w:vAlign w:val="center"/>
          </w:tcPr>
          <w:p w14:paraId="743946B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2.28E+07</w:t>
            </w:r>
          </w:p>
        </w:tc>
        <w:tc>
          <w:tcPr>
            <w:tcW w:w="992" w:type="dxa"/>
            <w:vAlign w:val="center"/>
          </w:tcPr>
          <w:p w14:paraId="545BE86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326</w:t>
            </w:r>
          </w:p>
        </w:tc>
        <w:tc>
          <w:tcPr>
            <w:tcW w:w="1134" w:type="dxa"/>
            <w:noWrap/>
            <w:vAlign w:val="center"/>
          </w:tcPr>
          <w:p w14:paraId="64F06BB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6.79E+07</w:t>
            </w:r>
          </w:p>
        </w:tc>
        <w:tc>
          <w:tcPr>
            <w:tcW w:w="992" w:type="dxa"/>
            <w:vAlign w:val="center"/>
          </w:tcPr>
          <w:p w14:paraId="7662698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363</w:t>
            </w:r>
          </w:p>
        </w:tc>
      </w:tr>
      <w:tr w:rsidR="009A670C" w:rsidRPr="009A670C" w14:paraId="4E7CA9A9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5AFE313B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i4 – p2</w:t>
            </w:r>
          </w:p>
        </w:tc>
        <w:tc>
          <w:tcPr>
            <w:tcW w:w="1134" w:type="dxa"/>
            <w:noWrap/>
            <w:vAlign w:val="bottom"/>
          </w:tcPr>
          <w:p w14:paraId="64B3837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1.45E+07</w:t>
            </w:r>
          </w:p>
        </w:tc>
        <w:tc>
          <w:tcPr>
            <w:tcW w:w="765" w:type="dxa"/>
            <w:vAlign w:val="center"/>
          </w:tcPr>
          <w:p w14:paraId="55C66C2D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238</w:t>
            </w:r>
          </w:p>
        </w:tc>
        <w:tc>
          <w:tcPr>
            <w:tcW w:w="1078" w:type="dxa"/>
            <w:noWrap/>
            <w:vAlign w:val="bottom"/>
          </w:tcPr>
          <w:p w14:paraId="3830EA4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9.92E+07</w:t>
            </w:r>
          </w:p>
        </w:tc>
        <w:tc>
          <w:tcPr>
            <w:tcW w:w="822" w:type="dxa"/>
            <w:vAlign w:val="center"/>
          </w:tcPr>
          <w:p w14:paraId="479900F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275</w:t>
            </w:r>
          </w:p>
        </w:tc>
        <w:tc>
          <w:tcPr>
            <w:tcW w:w="1163" w:type="dxa"/>
            <w:noWrap/>
            <w:vAlign w:val="bottom"/>
          </w:tcPr>
          <w:p w14:paraId="53C69C4E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i7 – p8</w:t>
            </w:r>
          </w:p>
        </w:tc>
        <w:tc>
          <w:tcPr>
            <w:tcW w:w="1134" w:type="dxa"/>
            <w:noWrap/>
            <w:vAlign w:val="center"/>
          </w:tcPr>
          <w:p w14:paraId="05674C5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9.04E+09</w:t>
            </w:r>
          </w:p>
        </w:tc>
        <w:tc>
          <w:tcPr>
            <w:tcW w:w="992" w:type="dxa"/>
            <w:vAlign w:val="center"/>
          </w:tcPr>
          <w:p w14:paraId="66E907BD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230</w:t>
            </w:r>
          </w:p>
        </w:tc>
        <w:tc>
          <w:tcPr>
            <w:tcW w:w="1134" w:type="dxa"/>
            <w:noWrap/>
            <w:vAlign w:val="center"/>
          </w:tcPr>
          <w:p w14:paraId="14DABED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2.92E+10</w:t>
            </w:r>
          </w:p>
        </w:tc>
        <w:tc>
          <w:tcPr>
            <w:tcW w:w="992" w:type="dxa"/>
            <w:vAlign w:val="center"/>
          </w:tcPr>
          <w:p w14:paraId="26D82E8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267</w:t>
            </w:r>
          </w:p>
        </w:tc>
      </w:tr>
      <w:tr w:rsidR="009A670C" w:rsidRPr="009A670C" w14:paraId="1FA3F91F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1F8584F9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i9 – i10</w:t>
            </w:r>
          </w:p>
        </w:tc>
        <w:tc>
          <w:tcPr>
            <w:tcW w:w="1134" w:type="dxa"/>
            <w:noWrap/>
            <w:vAlign w:val="bottom"/>
          </w:tcPr>
          <w:p w14:paraId="604B105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2.57E+06</w:t>
            </w:r>
          </w:p>
        </w:tc>
        <w:tc>
          <w:tcPr>
            <w:tcW w:w="765" w:type="dxa"/>
            <w:vAlign w:val="center"/>
          </w:tcPr>
          <w:p w14:paraId="3ABF735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285</w:t>
            </w:r>
          </w:p>
        </w:tc>
        <w:tc>
          <w:tcPr>
            <w:tcW w:w="1078" w:type="dxa"/>
            <w:noWrap/>
            <w:vAlign w:val="bottom"/>
          </w:tcPr>
          <w:p w14:paraId="5DB882E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1.95E+07</w:t>
            </w:r>
          </w:p>
        </w:tc>
        <w:tc>
          <w:tcPr>
            <w:tcW w:w="822" w:type="dxa"/>
            <w:vAlign w:val="center"/>
          </w:tcPr>
          <w:p w14:paraId="0A81ED6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322</w:t>
            </w:r>
          </w:p>
        </w:tc>
        <w:tc>
          <w:tcPr>
            <w:tcW w:w="1163" w:type="dxa"/>
            <w:noWrap/>
            <w:vAlign w:val="bottom"/>
          </w:tcPr>
          <w:p w14:paraId="357C241D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i14 – i16</w:t>
            </w:r>
          </w:p>
        </w:tc>
        <w:tc>
          <w:tcPr>
            <w:tcW w:w="1134" w:type="dxa"/>
            <w:noWrap/>
            <w:vAlign w:val="center"/>
          </w:tcPr>
          <w:p w14:paraId="768234C3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7.59E+10</w:t>
            </w:r>
          </w:p>
        </w:tc>
        <w:tc>
          <w:tcPr>
            <w:tcW w:w="992" w:type="dxa"/>
            <w:vAlign w:val="center"/>
          </w:tcPr>
          <w:p w14:paraId="7C2F20E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326</w:t>
            </w:r>
          </w:p>
        </w:tc>
        <w:tc>
          <w:tcPr>
            <w:tcW w:w="1134" w:type="dxa"/>
            <w:noWrap/>
            <w:vAlign w:val="center"/>
          </w:tcPr>
          <w:p w14:paraId="370F7A0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9.50E+10</w:t>
            </w:r>
          </w:p>
        </w:tc>
        <w:tc>
          <w:tcPr>
            <w:tcW w:w="992" w:type="dxa"/>
            <w:vAlign w:val="center"/>
          </w:tcPr>
          <w:p w14:paraId="67C8DBC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363</w:t>
            </w:r>
          </w:p>
        </w:tc>
      </w:tr>
      <w:tr w:rsidR="009A670C" w:rsidRPr="009A670C" w14:paraId="1557FCF5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7098EAF5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i10 – i9</w:t>
            </w:r>
          </w:p>
        </w:tc>
        <w:tc>
          <w:tcPr>
            <w:tcW w:w="1134" w:type="dxa"/>
            <w:noWrap/>
            <w:vAlign w:val="bottom"/>
          </w:tcPr>
          <w:p w14:paraId="357AAAE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1.59E+02</w:t>
            </w:r>
          </w:p>
        </w:tc>
        <w:tc>
          <w:tcPr>
            <w:tcW w:w="765" w:type="dxa"/>
            <w:vAlign w:val="center"/>
          </w:tcPr>
          <w:p w14:paraId="3DFAF0A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408</w:t>
            </w:r>
          </w:p>
        </w:tc>
        <w:tc>
          <w:tcPr>
            <w:tcW w:w="1078" w:type="dxa"/>
            <w:noWrap/>
            <w:vAlign w:val="bottom"/>
          </w:tcPr>
          <w:p w14:paraId="5EEE175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1.96E+03</w:t>
            </w:r>
          </w:p>
        </w:tc>
        <w:tc>
          <w:tcPr>
            <w:tcW w:w="822" w:type="dxa"/>
            <w:vAlign w:val="center"/>
          </w:tcPr>
          <w:p w14:paraId="6F036AE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445</w:t>
            </w:r>
          </w:p>
        </w:tc>
        <w:tc>
          <w:tcPr>
            <w:tcW w:w="1163" w:type="dxa"/>
            <w:noWrap/>
            <w:vAlign w:val="bottom"/>
          </w:tcPr>
          <w:p w14:paraId="7129267D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i16 – i14</w:t>
            </w:r>
          </w:p>
        </w:tc>
        <w:tc>
          <w:tcPr>
            <w:tcW w:w="1134" w:type="dxa"/>
            <w:noWrap/>
            <w:vAlign w:val="center"/>
          </w:tcPr>
          <w:p w14:paraId="52B66BF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1.30E+12</w:t>
            </w:r>
          </w:p>
        </w:tc>
        <w:tc>
          <w:tcPr>
            <w:tcW w:w="992" w:type="dxa"/>
            <w:vAlign w:val="center"/>
          </w:tcPr>
          <w:p w14:paraId="3B57D0F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316</w:t>
            </w:r>
          </w:p>
        </w:tc>
        <w:tc>
          <w:tcPr>
            <w:tcW w:w="1134" w:type="dxa"/>
            <w:noWrap/>
            <w:vAlign w:val="center"/>
          </w:tcPr>
          <w:p w14:paraId="32F9955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1.59E+12</w:t>
            </w:r>
          </w:p>
        </w:tc>
        <w:tc>
          <w:tcPr>
            <w:tcW w:w="992" w:type="dxa"/>
            <w:vAlign w:val="center"/>
          </w:tcPr>
          <w:p w14:paraId="2BE1ED43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353</w:t>
            </w:r>
          </w:p>
        </w:tc>
      </w:tr>
      <w:tr w:rsidR="009A670C" w:rsidRPr="009A670C" w14:paraId="5DAD4F8C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6B8FFFC5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i7 – i9</w:t>
            </w:r>
          </w:p>
        </w:tc>
        <w:tc>
          <w:tcPr>
            <w:tcW w:w="1134" w:type="dxa"/>
            <w:noWrap/>
            <w:vAlign w:val="bottom"/>
          </w:tcPr>
          <w:p w14:paraId="0E540E53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1.21E+09</w:t>
            </w:r>
          </w:p>
        </w:tc>
        <w:tc>
          <w:tcPr>
            <w:tcW w:w="765" w:type="dxa"/>
            <w:vAlign w:val="center"/>
          </w:tcPr>
          <w:p w14:paraId="49B62D0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230</w:t>
            </w:r>
          </w:p>
        </w:tc>
        <w:tc>
          <w:tcPr>
            <w:tcW w:w="1078" w:type="dxa"/>
            <w:noWrap/>
            <w:vAlign w:val="bottom"/>
          </w:tcPr>
          <w:p w14:paraId="6CEABCE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2.41E+09</w:t>
            </w:r>
          </w:p>
        </w:tc>
        <w:tc>
          <w:tcPr>
            <w:tcW w:w="822" w:type="dxa"/>
            <w:vAlign w:val="center"/>
          </w:tcPr>
          <w:p w14:paraId="045D2BA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267</w:t>
            </w:r>
          </w:p>
        </w:tc>
        <w:tc>
          <w:tcPr>
            <w:tcW w:w="1163" w:type="dxa"/>
            <w:noWrap/>
            <w:vAlign w:val="bottom"/>
          </w:tcPr>
          <w:p w14:paraId="056081C2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i14 – p12</w:t>
            </w:r>
          </w:p>
        </w:tc>
        <w:tc>
          <w:tcPr>
            <w:tcW w:w="1134" w:type="dxa"/>
            <w:noWrap/>
            <w:vAlign w:val="center"/>
          </w:tcPr>
          <w:p w14:paraId="625EAC0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4.47E+08</w:t>
            </w:r>
          </w:p>
        </w:tc>
        <w:tc>
          <w:tcPr>
            <w:tcW w:w="992" w:type="dxa"/>
            <w:vAlign w:val="center"/>
          </w:tcPr>
          <w:p w14:paraId="64FA0CA9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326</w:t>
            </w:r>
          </w:p>
        </w:tc>
        <w:tc>
          <w:tcPr>
            <w:tcW w:w="1134" w:type="dxa"/>
            <w:noWrap/>
            <w:vAlign w:val="center"/>
          </w:tcPr>
          <w:p w14:paraId="67C4AF3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1.10E+09</w:t>
            </w:r>
          </w:p>
        </w:tc>
        <w:tc>
          <w:tcPr>
            <w:tcW w:w="992" w:type="dxa"/>
            <w:vAlign w:val="center"/>
          </w:tcPr>
          <w:p w14:paraId="7F82F2E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363</w:t>
            </w:r>
          </w:p>
        </w:tc>
      </w:tr>
      <w:tr w:rsidR="009A670C" w:rsidRPr="009A670C" w14:paraId="7B51F737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5CD1A093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i9 – i7</w:t>
            </w:r>
          </w:p>
        </w:tc>
        <w:tc>
          <w:tcPr>
            <w:tcW w:w="1134" w:type="dxa"/>
            <w:noWrap/>
            <w:vAlign w:val="bottom"/>
          </w:tcPr>
          <w:p w14:paraId="710A04C3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2.50E+09</w:t>
            </w:r>
          </w:p>
        </w:tc>
        <w:tc>
          <w:tcPr>
            <w:tcW w:w="765" w:type="dxa"/>
            <w:vAlign w:val="bottom"/>
          </w:tcPr>
          <w:p w14:paraId="2865931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285</w:t>
            </w:r>
          </w:p>
        </w:tc>
        <w:tc>
          <w:tcPr>
            <w:tcW w:w="1078" w:type="dxa"/>
            <w:noWrap/>
            <w:vAlign w:val="bottom"/>
          </w:tcPr>
          <w:p w14:paraId="5BC9BD7D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7.60E+09</w:t>
            </w:r>
          </w:p>
        </w:tc>
        <w:tc>
          <w:tcPr>
            <w:tcW w:w="822" w:type="dxa"/>
            <w:vAlign w:val="bottom"/>
          </w:tcPr>
          <w:p w14:paraId="65774B3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322</w:t>
            </w:r>
          </w:p>
        </w:tc>
        <w:tc>
          <w:tcPr>
            <w:tcW w:w="1163" w:type="dxa"/>
            <w:noWrap/>
            <w:vAlign w:val="bottom"/>
          </w:tcPr>
          <w:p w14:paraId="2C8D388D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i15 – p12</w:t>
            </w:r>
          </w:p>
        </w:tc>
        <w:tc>
          <w:tcPr>
            <w:tcW w:w="1134" w:type="dxa"/>
            <w:noWrap/>
            <w:vAlign w:val="center"/>
          </w:tcPr>
          <w:p w14:paraId="40BF3C3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4.52E+08</w:t>
            </w:r>
          </w:p>
        </w:tc>
        <w:tc>
          <w:tcPr>
            <w:tcW w:w="992" w:type="dxa"/>
            <w:vAlign w:val="center"/>
          </w:tcPr>
          <w:p w14:paraId="0375A5EF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326</w:t>
            </w:r>
          </w:p>
        </w:tc>
        <w:tc>
          <w:tcPr>
            <w:tcW w:w="1134" w:type="dxa"/>
            <w:noWrap/>
            <w:vAlign w:val="center"/>
          </w:tcPr>
          <w:p w14:paraId="536B6BC9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1.11E+09</w:t>
            </w:r>
          </w:p>
        </w:tc>
        <w:tc>
          <w:tcPr>
            <w:tcW w:w="992" w:type="dxa"/>
            <w:vAlign w:val="center"/>
          </w:tcPr>
          <w:p w14:paraId="5B12CD11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363</w:t>
            </w:r>
          </w:p>
        </w:tc>
      </w:tr>
      <w:tr w:rsidR="009A670C" w:rsidRPr="009A670C" w14:paraId="401F40E2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1285E45B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i9 – i11</w:t>
            </w:r>
          </w:p>
        </w:tc>
        <w:tc>
          <w:tcPr>
            <w:tcW w:w="1134" w:type="dxa"/>
            <w:noWrap/>
            <w:vAlign w:val="bottom"/>
          </w:tcPr>
          <w:p w14:paraId="359635C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5.67E+05</w:t>
            </w:r>
          </w:p>
        </w:tc>
        <w:tc>
          <w:tcPr>
            <w:tcW w:w="765" w:type="dxa"/>
            <w:vAlign w:val="bottom"/>
          </w:tcPr>
          <w:p w14:paraId="5E99C80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285</w:t>
            </w:r>
          </w:p>
        </w:tc>
        <w:tc>
          <w:tcPr>
            <w:tcW w:w="1078" w:type="dxa"/>
            <w:noWrap/>
            <w:vAlign w:val="bottom"/>
          </w:tcPr>
          <w:p w14:paraId="4C9C230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4.19E+06</w:t>
            </w:r>
          </w:p>
        </w:tc>
        <w:tc>
          <w:tcPr>
            <w:tcW w:w="822" w:type="dxa"/>
            <w:vAlign w:val="bottom"/>
          </w:tcPr>
          <w:p w14:paraId="1CF916B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322</w:t>
            </w:r>
          </w:p>
        </w:tc>
        <w:tc>
          <w:tcPr>
            <w:tcW w:w="1163" w:type="dxa"/>
            <w:noWrap/>
            <w:vAlign w:val="bottom"/>
          </w:tcPr>
          <w:p w14:paraId="1AE858E6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i15 – i18</w:t>
            </w:r>
          </w:p>
        </w:tc>
        <w:tc>
          <w:tcPr>
            <w:tcW w:w="1134" w:type="dxa"/>
            <w:noWrap/>
            <w:vAlign w:val="center"/>
          </w:tcPr>
          <w:p w14:paraId="5EA725CD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7.66E+10</w:t>
            </w:r>
          </w:p>
        </w:tc>
        <w:tc>
          <w:tcPr>
            <w:tcW w:w="992" w:type="dxa"/>
            <w:vAlign w:val="center"/>
          </w:tcPr>
          <w:p w14:paraId="4D6216CB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326</w:t>
            </w:r>
          </w:p>
        </w:tc>
        <w:tc>
          <w:tcPr>
            <w:tcW w:w="1134" w:type="dxa"/>
            <w:noWrap/>
            <w:vAlign w:val="center"/>
          </w:tcPr>
          <w:p w14:paraId="4711441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9.59E+10</w:t>
            </w:r>
          </w:p>
        </w:tc>
        <w:tc>
          <w:tcPr>
            <w:tcW w:w="992" w:type="dxa"/>
            <w:vAlign w:val="center"/>
          </w:tcPr>
          <w:p w14:paraId="7C6EC241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363</w:t>
            </w:r>
          </w:p>
        </w:tc>
      </w:tr>
      <w:tr w:rsidR="009A670C" w:rsidRPr="009A670C" w14:paraId="1BB106F3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0A08EEF4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i11 – i9</w:t>
            </w:r>
          </w:p>
        </w:tc>
        <w:tc>
          <w:tcPr>
            <w:tcW w:w="1134" w:type="dxa"/>
            <w:noWrap/>
            <w:vAlign w:val="bottom"/>
          </w:tcPr>
          <w:p w14:paraId="13C3B9B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3.94E+02</w:t>
            </w:r>
          </w:p>
        </w:tc>
        <w:tc>
          <w:tcPr>
            <w:tcW w:w="765" w:type="dxa"/>
            <w:vAlign w:val="bottom"/>
          </w:tcPr>
          <w:p w14:paraId="56B9833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393</w:t>
            </w:r>
          </w:p>
        </w:tc>
        <w:tc>
          <w:tcPr>
            <w:tcW w:w="1078" w:type="dxa"/>
            <w:noWrap/>
            <w:vAlign w:val="bottom"/>
          </w:tcPr>
          <w:p w14:paraId="25EBC2F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4.52E+03</w:t>
            </w:r>
          </w:p>
        </w:tc>
        <w:tc>
          <w:tcPr>
            <w:tcW w:w="822" w:type="dxa"/>
            <w:vAlign w:val="bottom"/>
          </w:tcPr>
          <w:p w14:paraId="60A3BD2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430</w:t>
            </w:r>
          </w:p>
        </w:tc>
        <w:tc>
          <w:tcPr>
            <w:tcW w:w="1163" w:type="dxa"/>
            <w:noWrap/>
            <w:vAlign w:val="bottom"/>
          </w:tcPr>
          <w:p w14:paraId="049D1E59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i18 – i15</w:t>
            </w:r>
          </w:p>
        </w:tc>
        <w:tc>
          <w:tcPr>
            <w:tcW w:w="1134" w:type="dxa"/>
            <w:noWrap/>
            <w:vAlign w:val="center"/>
          </w:tcPr>
          <w:p w14:paraId="1AA1FC4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1.30E+12</w:t>
            </w:r>
          </w:p>
        </w:tc>
        <w:tc>
          <w:tcPr>
            <w:tcW w:w="992" w:type="dxa"/>
            <w:vAlign w:val="center"/>
          </w:tcPr>
          <w:p w14:paraId="5356D46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316</w:t>
            </w:r>
          </w:p>
        </w:tc>
        <w:tc>
          <w:tcPr>
            <w:tcW w:w="1134" w:type="dxa"/>
            <w:noWrap/>
            <w:vAlign w:val="center"/>
          </w:tcPr>
          <w:p w14:paraId="451F534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1.59E+12</w:t>
            </w:r>
          </w:p>
        </w:tc>
        <w:tc>
          <w:tcPr>
            <w:tcW w:w="992" w:type="dxa"/>
            <w:vAlign w:val="center"/>
          </w:tcPr>
          <w:p w14:paraId="5DC9A44D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353</w:t>
            </w:r>
          </w:p>
        </w:tc>
      </w:tr>
      <w:tr w:rsidR="009A670C" w:rsidRPr="009A670C" w14:paraId="20C7BB4E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71645E1C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i11 – p12</w:t>
            </w:r>
          </w:p>
        </w:tc>
        <w:tc>
          <w:tcPr>
            <w:tcW w:w="1134" w:type="dxa"/>
            <w:noWrap/>
            <w:vAlign w:val="bottom"/>
          </w:tcPr>
          <w:p w14:paraId="327B3D1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1.09E+09</w:t>
            </w:r>
          </w:p>
        </w:tc>
        <w:tc>
          <w:tcPr>
            <w:tcW w:w="765" w:type="dxa"/>
            <w:vAlign w:val="bottom"/>
          </w:tcPr>
          <w:p w14:paraId="3CE3DBB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393</w:t>
            </w:r>
          </w:p>
        </w:tc>
        <w:tc>
          <w:tcPr>
            <w:tcW w:w="1078" w:type="dxa"/>
            <w:noWrap/>
            <w:vAlign w:val="bottom"/>
          </w:tcPr>
          <w:p w14:paraId="0C701FE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3.09E+09</w:t>
            </w:r>
          </w:p>
        </w:tc>
        <w:tc>
          <w:tcPr>
            <w:tcW w:w="822" w:type="dxa"/>
            <w:vAlign w:val="bottom"/>
          </w:tcPr>
          <w:p w14:paraId="4485558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430</w:t>
            </w:r>
          </w:p>
        </w:tc>
        <w:tc>
          <w:tcPr>
            <w:tcW w:w="1163" w:type="dxa"/>
            <w:noWrap/>
            <w:vAlign w:val="bottom"/>
          </w:tcPr>
          <w:p w14:paraId="4A302AF6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i10 – i15</w:t>
            </w:r>
          </w:p>
        </w:tc>
        <w:tc>
          <w:tcPr>
            <w:tcW w:w="1134" w:type="dxa"/>
            <w:noWrap/>
            <w:vAlign w:val="center"/>
          </w:tcPr>
          <w:p w14:paraId="34ECFB4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5.79E+06</w:t>
            </w:r>
          </w:p>
        </w:tc>
        <w:tc>
          <w:tcPr>
            <w:tcW w:w="992" w:type="dxa"/>
            <w:vAlign w:val="center"/>
          </w:tcPr>
          <w:p w14:paraId="0271B44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408</w:t>
            </w:r>
          </w:p>
        </w:tc>
        <w:tc>
          <w:tcPr>
            <w:tcW w:w="1134" w:type="dxa"/>
            <w:noWrap/>
            <w:vAlign w:val="center"/>
          </w:tcPr>
          <w:p w14:paraId="5F1EED6D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1.80E+07</w:t>
            </w:r>
          </w:p>
        </w:tc>
        <w:tc>
          <w:tcPr>
            <w:tcW w:w="992" w:type="dxa"/>
            <w:vAlign w:val="center"/>
          </w:tcPr>
          <w:p w14:paraId="4087475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445</w:t>
            </w:r>
          </w:p>
        </w:tc>
      </w:tr>
      <w:tr w:rsidR="009A670C" w:rsidRPr="009A670C" w14:paraId="05CD3C93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296960C0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i10 – p10</w:t>
            </w:r>
          </w:p>
        </w:tc>
        <w:tc>
          <w:tcPr>
            <w:tcW w:w="1134" w:type="dxa"/>
            <w:noWrap/>
            <w:vAlign w:val="bottom"/>
          </w:tcPr>
          <w:p w14:paraId="4AB16F2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2.66E+08</w:t>
            </w:r>
          </w:p>
        </w:tc>
        <w:tc>
          <w:tcPr>
            <w:tcW w:w="765" w:type="dxa"/>
            <w:vAlign w:val="bottom"/>
          </w:tcPr>
          <w:p w14:paraId="140311D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408</w:t>
            </w:r>
          </w:p>
        </w:tc>
        <w:tc>
          <w:tcPr>
            <w:tcW w:w="1078" w:type="dxa"/>
            <w:noWrap/>
            <w:vAlign w:val="bottom"/>
          </w:tcPr>
          <w:p w14:paraId="54D09F6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7.22E+08</w:t>
            </w:r>
          </w:p>
        </w:tc>
        <w:tc>
          <w:tcPr>
            <w:tcW w:w="822" w:type="dxa"/>
            <w:vAlign w:val="bottom"/>
          </w:tcPr>
          <w:p w14:paraId="627F152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445</w:t>
            </w:r>
          </w:p>
        </w:tc>
        <w:tc>
          <w:tcPr>
            <w:tcW w:w="1163" w:type="dxa"/>
            <w:noWrap/>
            <w:vAlign w:val="bottom"/>
          </w:tcPr>
          <w:p w14:paraId="405AFC2A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i15 – i10</w:t>
            </w:r>
          </w:p>
        </w:tc>
        <w:tc>
          <w:tcPr>
            <w:tcW w:w="1134" w:type="dxa"/>
            <w:noWrap/>
            <w:vAlign w:val="center"/>
          </w:tcPr>
          <w:p w14:paraId="7D88BB49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4.00E+08</w:t>
            </w:r>
          </w:p>
        </w:tc>
        <w:tc>
          <w:tcPr>
            <w:tcW w:w="992" w:type="dxa"/>
            <w:vAlign w:val="center"/>
          </w:tcPr>
          <w:p w14:paraId="0185CC2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326</w:t>
            </w:r>
          </w:p>
        </w:tc>
        <w:tc>
          <w:tcPr>
            <w:tcW w:w="1134" w:type="dxa"/>
            <w:noWrap/>
            <w:vAlign w:val="center"/>
          </w:tcPr>
          <w:p w14:paraId="04F64FC9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9.07E+08</w:t>
            </w:r>
          </w:p>
        </w:tc>
        <w:tc>
          <w:tcPr>
            <w:tcW w:w="992" w:type="dxa"/>
            <w:vAlign w:val="center"/>
          </w:tcPr>
          <w:p w14:paraId="785F946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363</w:t>
            </w:r>
          </w:p>
        </w:tc>
      </w:tr>
      <w:tr w:rsidR="009A670C" w:rsidRPr="009A670C" w14:paraId="166EB469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2D997F16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i10 – p11</w:t>
            </w:r>
          </w:p>
        </w:tc>
        <w:tc>
          <w:tcPr>
            <w:tcW w:w="1134" w:type="dxa"/>
            <w:noWrap/>
            <w:vAlign w:val="bottom"/>
          </w:tcPr>
          <w:p w14:paraId="74AD44D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3.75E+08</w:t>
            </w:r>
          </w:p>
        </w:tc>
        <w:tc>
          <w:tcPr>
            <w:tcW w:w="765" w:type="dxa"/>
            <w:vAlign w:val="bottom"/>
          </w:tcPr>
          <w:p w14:paraId="36378BE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408</w:t>
            </w:r>
          </w:p>
        </w:tc>
        <w:tc>
          <w:tcPr>
            <w:tcW w:w="1078" w:type="dxa"/>
            <w:noWrap/>
            <w:vAlign w:val="bottom"/>
          </w:tcPr>
          <w:p w14:paraId="0BFF10F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9.96E+08</w:t>
            </w:r>
          </w:p>
        </w:tc>
        <w:tc>
          <w:tcPr>
            <w:tcW w:w="822" w:type="dxa"/>
            <w:vAlign w:val="bottom"/>
          </w:tcPr>
          <w:p w14:paraId="533B54E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445</w:t>
            </w:r>
          </w:p>
        </w:tc>
        <w:tc>
          <w:tcPr>
            <w:tcW w:w="1163" w:type="dxa"/>
            <w:noWrap/>
            <w:vAlign w:val="bottom"/>
          </w:tcPr>
          <w:p w14:paraId="26344AEE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i22 – p15</w:t>
            </w:r>
          </w:p>
        </w:tc>
        <w:tc>
          <w:tcPr>
            <w:tcW w:w="1134" w:type="dxa"/>
            <w:noWrap/>
            <w:vAlign w:val="center"/>
          </w:tcPr>
          <w:p w14:paraId="3F2B445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2.34E+09</w:t>
            </w:r>
          </w:p>
        </w:tc>
        <w:tc>
          <w:tcPr>
            <w:tcW w:w="992" w:type="dxa"/>
            <w:vAlign w:val="center"/>
          </w:tcPr>
          <w:p w14:paraId="79EA443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348</w:t>
            </w:r>
          </w:p>
        </w:tc>
        <w:tc>
          <w:tcPr>
            <w:tcW w:w="1134" w:type="dxa"/>
            <w:noWrap/>
            <w:vAlign w:val="center"/>
          </w:tcPr>
          <w:p w14:paraId="2B4857DD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5.75E+09</w:t>
            </w:r>
          </w:p>
        </w:tc>
        <w:tc>
          <w:tcPr>
            <w:tcW w:w="992" w:type="dxa"/>
            <w:vAlign w:val="center"/>
          </w:tcPr>
          <w:p w14:paraId="115F774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385</w:t>
            </w:r>
          </w:p>
        </w:tc>
      </w:tr>
      <w:tr w:rsidR="009A670C" w:rsidRPr="009A670C" w14:paraId="1F8DF9E5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300BD1AC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i3 – i2</w:t>
            </w:r>
          </w:p>
        </w:tc>
        <w:tc>
          <w:tcPr>
            <w:tcW w:w="1134" w:type="dxa"/>
            <w:noWrap/>
            <w:vAlign w:val="bottom"/>
          </w:tcPr>
          <w:p w14:paraId="50778FC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4.71E+12</w:t>
            </w:r>
          </w:p>
        </w:tc>
        <w:tc>
          <w:tcPr>
            <w:tcW w:w="765" w:type="dxa"/>
            <w:vAlign w:val="center"/>
          </w:tcPr>
          <w:p w14:paraId="15D4568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186</w:t>
            </w:r>
          </w:p>
        </w:tc>
        <w:tc>
          <w:tcPr>
            <w:tcW w:w="1078" w:type="dxa"/>
            <w:noWrap/>
            <w:vAlign w:val="bottom"/>
          </w:tcPr>
          <w:p w14:paraId="0E09707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5.81E+12</w:t>
            </w:r>
          </w:p>
        </w:tc>
        <w:tc>
          <w:tcPr>
            <w:tcW w:w="822" w:type="dxa"/>
            <w:vAlign w:val="center"/>
          </w:tcPr>
          <w:p w14:paraId="1B2B2CE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223</w:t>
            </w:r>
          </w:p>
        </w:tc>
        <w:tc>
          <w:tcPr>
            <w:tcW w:w="1163" w:type="dxa"/>
            <w:noWrap/>
            <w:vAlign w:val="bottom"/>
          </w:tcPr>
          <w:p w14:paraId="6266D7A2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i22 – p16</w:t>
            </w:r>
          </w:p>
        </w:tc>
        <w:tc>
          <w:tcPr>
            <w:tcW w:w="1134" w:type="dxa"/>
            <w:noWrap/>
            <w:vAlign w:val="center"/>
          </w:tcPr>
          <w:p w14:paraId="1E6B5EC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3.02E+09</w:t>
            </w:r>
          </w:p>
        </w:tc>
        <w:tc>
          <w:tcPr>
            <w:tcW w:w="992" w:type="dxa"/>
            <w:vAlign w:val="center"/>
          </w:tcPr>
          <w:p w14:paraId="181F0A73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348</w:t>
            </w:r>
          </w:p>
        </w:tc>
        <w:tc>
          <w:tcPr>
            <w:tcW w:w="1134" w:type="dxa"/>
            <w:noWrap/>
            <w:vAlign w:val="center"/>
          </w:tcPr>
          <w:p w14:paraId="79E0ACA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7.38E+09</w:t>
            </w:r>
          </w:p>
        </w:tc>
        <w:tc>
          <w:tcPr>
            <w:tcW w:w="992" w:type="dxa"/>
            <w:vAlign w:val="center"/>
          </w:tcPr>
          <w:p w14:paraId="3B4D4CF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385</w:t>
            </w:r>
          </w:p>
        </w:tc>
      </w:tr>
      <w:tr w:rsidR="009A670C" w:rsidRPr="009A670C" w14:paraId="11BB45A0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24B88416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i2 – i3</w:t>
            </w:r>
          </w:p>
        </w:tc>
        <w:tc>
          <w:tcPr>
            <w:tcW w:w="1134" w:type="dxa"/>
            <w:noWrap/>
            <w:vAlign w:val="bottom"/>
          </w:tcPr>
          <w:p w14:paraId="55AFF4D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6.19E+12</w:t>
            </w:r>
          </w:p>
        </w:tc>
        <w:tc>
          <w:tcPr>
            <w:tcW w:w="765" w:type="dxa"/>
            <w:vAlign w:val="center"/>
          </w:tcPr>
          <w:p w14:paraId="5A4FD1F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186</w:t>
            </w:r>
          </w:p>
        </w:tc>
        <w:tc>
          <w:tcPr>
            <w:tcW w:w="1078" w:type="dxa"/>
            <w:noWrap/>
            <w:vAlign w:val="bottom"/>
          </w:tcPr>
          <w:p w14:paraId="4335C02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7.66E+12</w:t>
            </w:r>
          </w:p>
        </w:tc>
        <w:tc>
          <w:tcPr>
            <w:tcW w:w="822" w:type="dxa"/>
            <w:vAlign w:val="center"/>
          </w:tcPr>
          <w:p w14:paraId="00186099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223</w:t>
            </w:r>
          </w:p>
        </w:tc>
        <w:tc>
          <w:tcPr>
            <w:tcW w:w="1163" w:type="dxa"/>
            <w:noWrap/>
            <w:vAlign w:val="bottom"/>
          </w:tcPr>
          <w:p w14:paraId="423E804F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i16 – i22</w:t>
            </w:r>
          </w:p>
        </w:tc>
        <w:tc>
          <w:tcPr>
            <w:tcW w:w="1134" w:type="dxa"/>
            <w:noWrap/>
            <w:vAlign w:val="center"/>
          </w:tcPr>
          <w:p w14:paraId="72CD2F6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9.41E+11</w:t>
            </w:r>
          </w:p>
        </w:tc>
        <w:tc>
          <w:tcPr>
            <w:tcW w:w="992" w:type="dxa"/>
            <w:vAlign w:val="center"/>
          </w:tcPr>
          <w:p w14:paraId="44A0DF6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316</w:t>
            </w:r>
          </w:p>
        </w:tc>
        <w:tc>
          <w:tcPr>
            <w:tcW w:w="1134" w:type="dxa"/>
            <w:noWrap/>
            <w:vAlign w:val="center"/>
          </w:tcPr>
          <w:p w14:paraId="6AA67F6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1.17E+12</w:t>
            </w:r>
          </w:p>
        </w:tc>
        <w:tc>
          <w:tcPr>
            <w:tcW w:w="992" w:type="dxa"/>
            <w:vAlign w:val="center"/>
          </w:tcPr>
          <w:p w14:paraId="1072733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353</w:t>
            </w:r>
          </w:p>
        </w:tc>
      </w:tr>
      <w:tr w:rsidR="009A670C" w:rsidRPr="009A670C" w14:paraId="0D944D13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586ABE86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i3 – p6</w:t>
            </w:r>
          </w:p>
        </w:tc>
        <w:tc>
          <w:tcPr>
            <w:tcW w:w="1134" w:type="dxa"/>
            <w:noWrap/>
            <w:vAlign w:val="bottom"/>
          </w:tcPr>
          <w:p w14:paraId="121C0BC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5.44E+02</w:t>
            </w:r>
          </w:p>
        </w:tc>
        <w:tc>
          <w:tcPr>
            <w:tcW w:w="765" w:type="dxa"/>
            <w:vAlign w:val="center"/>
          </w:tcPr>
          <w:p w14:paraId="58FB7BE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186</w:t>
            </w:r>
          </w:p>
        </w:tc>
        <w:tc>
          <w:tcPr>
            <w:tcW w:w="1078" w:type="dxa"/>
            <w:noWrap/>
            <w:vAlign w:val="bottom"/>
          </w:tcPr>
          <w:p w14:paraId="42CCF46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1.49E+05</w:t>
            </w:r>
          </w:p>
        </w:tc>
        <w:tc>
          <w:tcPr>
            <w:tcW w:w="822" w:type="dxa"/>
            <w:vAlign w:val="center"/>
          </w:tcPr>
          <w:p w14:paraId="4BC9090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223</w:t>
            </w:r>
          </w:p>
        </w:tc>
        <w:tc>
          <w:tcPr>
            <w:tcW w:w="1163" w:type="dxa"/>
            <w:noWrap/>
            <w:vAlign w:val="bottom"/>
          </w:tcPr>
          <w:p w14:paraId="7A6D3EAA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i22 – i16</w:t>
            </w:r>
          </w:p>
        </w:tc>
        <w:tc>
          <w:tcPr>
            <w:tcW w:w="1134" w:type="dxa"/>
            <w:noWrap/>
            <w:vAlign w:val="center"/>
          </w:tcPr>
          <w:p w14:paraId="4C0A052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6.48E+10</w:t>
            </w:r>
          </w:p>
        </w:tc>
        <w:tc>
          <w:tcPr>
            <w:tcW w:w="992" w:type="dxa"/>
            <w:vAlign w:val="center"/>
          </w:tcPr>
          <w:p w14:paraId="3773A91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348</w:t>
            </w:r>
          </w:p>
        </w:tc>
        <w:tc>
          <w:tcPr>
            <w:tcW w:w="1134" w:type="dxa"/>
            <w:noWrap/>
            <w:vAlign w:val="center"/>
          </w:tcPr>
          <w:p w14:paraId="6B2BAD7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9.29E+10</w:t>
            </w:r>
          </w:p>
        </w:tc>
        <w:tc>
          <w:tcPr>
            <w:tcW w:w="992" w:type="dxa"/>
            <w:vAlign w:val="center"/>
          </w:tcPr>
          <w:p w14:paraId="05AB096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385</w:t>
            </w:r>
          </w:p>
        </w:tc>
      </w:tr>
      <w:tr w:rsidR="009A670C" w:rsidRPr="009A670C" w14:paraId="572A061B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0D5D7C2A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i8 – i7</w:t>
            </w:r>
          </w:p>
        </w:tc>
        <w:tc>
          <w:tcPr>
            <w:tcW w:w="1134" w:type="dxa"/>
            <w:noWrap/>
            <w:vAlign w:val="bottom"/>
          </w:tcPr>
          <w:p w14:paraId="56711BD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9.03E+11</w:t>
            </w:r>
          </w:p>
        </w:tc>
        <w:tc>
          <w:tcPr>
            <w:tcW w:w="765" w:type="dxa"/>
            <w:vAlign w:val="bottom"/>
          </w:tcPr>
          <w:p w14:paraId="4C45027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231</w:t>
            </w:r>
          </w:p>
        </w:tc>
        <w:tc>
          <w:tcPr>
            <w:tcW w:w="1078" w:type="dxa"/>
            <w:noWrap/>
            <w:vAlign w:val="bottom"/>
          </w:tcPr>
          <w:p w14:paraId="0E7D158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1.01E+12</w:t>
            </w:r>
          </w:p>
        </w:tc>
        <w:tc>
          <w:tcPr>
            <w:tcW w:w="822" w:type="dxa"/>
            <w:vAlign w:val="center"/>
          </w:tcPr>
          <w:p w14:paraId="6FB0BF8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268</w:t>
            </w:r>
          </w:p>
        </w:tc>
        <w:tc>
          <w:tcPr>
            <w:tcW w:w="1163" w:type="dxa"/>
            <w:noWrap/>
            <w:vAlign w:val="bottom"/>
          </w:tcPr>
          <w:p w14:paraId="6AAF8650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i16 – i19</w:t>
            </w:r>
          </w:p>
        </w:tc>
        <w:tc>
          <w:tcPr>
            <w:tcW w:w="1134" w:type="dxa"/>
            <w:noWrap/>
            <w:vAlign w:val="center"/>
          </w:tcPr>
          <w:p w14:paraId="6AC08BC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1.15E+03</w:t>
            </w:r>
          </w:p>
        </w:tc>
        <w:tc>
          <w:tcPr>
            <w:tcW w:w="992" w:type="dxa"/>
            <w:vAlign w:val="center"/>
          </w:tcPr>
          <w:p w14:paraId="77BFD7B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316</w:t>
            </w:r>
          </w:p>
        </w:tc>
        <w:tc>
          <w:tcPr>
            <w:tcW w:w="1134" w:type="dxa"/>
            <w:noWrap/>
            <w:vAlign w:val="center"/>
          </w:tcPr>
          <w:p w14:paraId="15C27F3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1.58E+04</w:t>
            </w:r>
          </w:p>
        </w:tc>
        <w:tc>
          <w:tcPr>
            <w:tcW w:w="992" w:type="dxa"/>
            <w:vAlign w:val="center"/>
          </w:tcPr>
          <w:p w14:paraId="61961ED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353</w:t>
            </w:r>
          </w:p>
        </w:tc>
      </w:tr>
      <w:tr w:rsidR="009A670C" w:rsidRPr="009A670C" w14:paraId="772CE7FC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02391826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i7 – i8</w:t>
            </w:r>
          </w:p>
        </w:tc>
        <w:tc>
          <w:tcPr>
            <w:tcW w:w="1134" w:type="dxa"/>
            <w:noWrap/>
            <w:vAlign w:val="bottom"/>
          </w:tcPr>
          <w:p w14:paraId="6360113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2.66E+12</w:t>
            </w:r>
          </w:p>
        </w:tc>
        <w:tc>
          <w:tcPr>
            <w:tcW w:w="765" w:type="dxa"/>
            <w:vAlign w:val="center"/>
          </w:tcPr>
          <w:p w14:paraId="778159A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230</w:t>
            </w:r>
          </w:p>
        </w:tc>
        <w:tc>
          <w:tcPr>
            <w:tcW w:w="1078" w:type="dxa"/>
            <w:noWrap/>
            <w:vAlign w:val="bottom"/>
          </w:tcPr>
          <w:p w14:paraId="38593103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2.97E+12</w:t>
            </w:r>
          </w:p>
        </w:tc>
        <w:tc>
          <w:tcPr>
            <w:tcW w:w="822" w:type="dxa"/>
            <w:vAlign w:val="center"/>
          </w:tcPr>
          <w:p w14:paraId="50BA15B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267</w:t>
            </w:r>
          </w:p>
        </w:tc>
        <w:tc>
          <w:tcPr>
            <w:tcW w:w="1163" w:type="dxa"/>
            <w:noWrap/>
            <w:vAlign w:val="bottom"/>
          </w:tcPr>
          <w:p w14:paraId="0DE09861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i19 – i16</w:t>
            </w:r>
          </w:p>
        </w:tc>
        <w:tc>
          <w:tcPr>
            <w:tcW w:w="1134" w:type="dxa"/>
            <w:noWrap/>
            <w:vAlign w:val="center"/>
          </w:tcPr>
          <w:p w14:paraId="7C4274D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1.29E+05</w:t>
            </w:r>
          </w:p>
        </w:tc>
        <w:tc>
          <w:tcPr>
            <w:tcW w:w="992" w:type="dxa"/>
            <w:vAlign w:val="center"/>
          </w:tcPr>
          <w:p w14:paraId="1C8A21E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263</w:t>
            </w:r>
          </w:p>
        </w:tc>
        <w:tc>
          <w:tcPr>
            <w:tcW w:w="1134" w:type="dxa"/>
            <w:noWrap/>
            <w:vAlign w:val="center"/>
          </w:tcPr>
          <w:p w14:paraId="7A431F5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1.39E+06</w:t>
            </w:r>
          </w:p>
        </w:tc>
        <w:tc>
          <w:tcPr>
            <w:tcW w:w="992" w:type="dxa"/>
            <w:vAlign w:val="center"/>
          </w:tcPr>
          <w:p w14:paraId="7C161B9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300</w:t>
            </w:r>
          </w:p>
        </w:tc>
      </w:tr>
      <w:tr w:rsidR="009A670C" w:rsidRPr="009A670C" w14:paraId="33BE3728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10CCAC0E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i11 – i18</w:t>
            </w:r>
          </w:p>
        </w:tc>
        <w:tc>
          <w:tcPr>
            <w:tcW w:w="1134" w:type="dxa"/>
            <w:noWrap/>
            <w:vAlign w:val="bottom"/>
          </w:tcPr>
          <w:p w14:paraId="16F1522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1.61E-01</w:t>
            </w:r>
          </w:p>
        </w:tc>
        <w:tc>
          <w:tcPr>
            <w:tcW w:w="765" w:type="dxa"/>
            <w:vAlign w:val="center"/>
          </w:tcPr>
          <w:p w14:paraId="42E97D6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393</w:t>
            </w:r>
          </w:p>
        </w:tc>
        <w:tc>
          <w:tcPr>
            <w:tcW w:w="1078" w:type="dxa"/>
            <w:noWrap/>
            <w:vAlign w:val="bottom"/>
          </w:tcPr>
          <w:p w14:paraId="127DC7F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1.41E+01</w:t>
            </w:r>
          </w:p>
        </w:tc>
        <w:tc>
          <w:tcPr>
            <w:tcW w:w="822" w:type="dxa"/>
            <w:vAlign w:val="center"/>
          </w:tcPr>
          <w:p w14:paraId="7E6C405D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430</w:t>
            </w:r>
          </w:p>
        </w:tc>
        <w:tc>
          <w:tcPr>
            <w:tcW w:w="1163" w:type="dxa"/>
            <w:noWrap/>
            <w:vAlign w:val="bottom"/>
          </w:tcPr>
          <w:p w14:paraId="19EE2B7F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i18 – i17</w:t>
            </w:r>
          </w:p>
        </w:tc>
        <w:tc>
          <w:tcPr>
            <w:tcW w:w="1134" w:type="dxa"/>
            <w:noWrap/>
            <w:vAlign w:val="center"/>
          </w:tcPr>
          <w:p w14:paraId="6107566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8.67E+06</w:t>
            </w:r>
          </w:p>
        </w:tc>
        <w:tc>
          <w:tcPr>
            <w:tcW w:w="992" w:type="dxa"/>
            <w:vAlign w:val="center"/>
          </w:tcPr>
          <w:p w14:paraId="718B11F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313</w:t>
            </w:r>
          </w:p>
        </w:tc>
        <w:tc>
          <w:tcPr>
            <w:tcW w:w="1134" w:type="dxa"/>
            <w:noWrap/>
            <w:vAlign w:val="center"/>
          </w:tcPr>
          <w:p w14:paraId="7F3C7143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3.45E+07</w:t>
            </w:r>
          </w:p>
        </w:tc>
        <w:tc>
          <w:tcPr>
            <w:tcW w:w="992" w:type="dxa"/>
            <w:vAlign w:val="center"/>
          </w:tcPr>
          <w:p w14:paraId="4CD21D63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350</w:t>
            </w:r>
          </w:p>
        </w:tc>
      </w:tr>
      <w:tr w:rsidR="009A670C" w:rsidRPr="009A670C" w14:paraId="4CD4F625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2356CB5B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i18 – i11</w:t>
            </w:r>
          </w:p>
        </w:tc>
        <w:tc>
          <w:tcPr>
            <w:tcW w:w="1134" w:type="dxa"/>
            <w:noWrap/>
            <w:vAlign w:val="bottom"/>
          </w:tcPr>
          <w:p w14:paraId="53C4230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3.36E+01</w:t>
            </w:r>
          </w:p>
        </w:tc>
        <w:tc>
          <w:tcPr>
            <w:tcW w:w="765" w:type="dxa"/>
            <w:vAlign w:val="center"/>
          </w:tcPr>
          <w:p w14:paraId="2680632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316</w:t>
            </w:r>
          </w:p>
        </w:tc>
        <w:tc>
          <w:tcPr>
            <w:tcW w:w="1078" w:type="dxa"/>
            <w:noWrap/>
            <w:vAlign w:val="bottom"/>
          </w:tcPr>
          <w:p w14:paraId="26690EC3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2.21E+03</w:t>
            </w:r>
          </w:p>
        </w:tc>
        <w:tc>
          <w:tcPr>
            <w:tcW w:w="822" w:type="dxa"/>
            <w:vAlign w:val="center"/>
          </w:tcPr>
          <w:p w14:paraId="276813C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353</w:t>
            </w:r>
          </w:p>
        </w:tc>
        <w:tc>
          <w:tcPr>
            <w:tcW w:w="1163" w:type="dxa"/>
            <w:noWrap/>
            <w:vAlign w:val="bottom"/>
          </w:tcPr>
          <w:p w14:paraId="5ECB70F7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i17 – i18</w:t>
            </w:r>
          </w:p>
        </w:tc>
        <w:tc>
          <w:tcPr>
            <w:tcW w:w="1134" w:type="dxa"/>
            <w:noWrap/>
            <w:vAlign w:val="center"/>
          </w:tcPr>
          <w:p w14:paraId="3DB98BF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1.57E+07</w:t>
            </w:r>
          </w:p>
        </w:tc>
        <w:tc>
          <w:tcPr>
            <w:tcW w:w="992" w:type="dxa"/>
            <w:vAlign w:val="center"/>
          </w:tcPr>
          <w:p w14:paraId="123C8E6E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313</w:t>
            </w:r>
          </w:p>
        </w:tc>
        <w:tc>
          <w:tcPr>
            <w:tcW w:w="1134" w:type="dxa"/>
            <w:noWrap/>
            <w:vAlign w:val="center"/>
          </w:tcPr>
          <w:p w14:paraId="3830CEC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6.16E+07</w:t>
            </w:r>
          </w:p>
        </w:tc>
        <w:tc>
          <w:tcPr>
            <w:tcW w:w="992" w:type="dxa"/>
            <w:vAlign w:val="center"/>
          </w:tcPr>
          <w:p w14:paraId="437A7B32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350</w:t>
            </w:r>
          </w:p>
        </w:tc>
      </w:tr>
      <w:tr w:rsidR="009A670C" w:rsidRPr="009A670C" w14:paraId="3F4F211C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20F3C023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i2 – p6</w:t>
            </w:r>
          </w:p>
        </w:tc>
        <w:tc>
          <w:tcPr>
            <w:tcW w:w="1134" w:type="dxa"/>
            <w:noWrap/>
            <w:vAlign w:val="bottom"/>
          </w:tcPr>
          <w:p w14:paraId="421EB843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9.20E+02</w:t>
            </w:r>
          </w:p>
        </w:tc>
        <w:tc>
          <w:tcPr>
            <w:tcW w:w="765" w:type="dxa"/>
            <w:vAlign w:val="center"/>
          </w:tcPr>
          <w:p w14:paraId="2F8FA90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186</w:t>
            </w:r>
          </w:p>
        </w:tc>
        <w:tc>
          <w:tcPr>
            <w:tcW w:w="1078" w:type="dxa"/>
            <w:noWrap/>
            <w:vAlign w:val="bottom"/>
          </w:tcPr>
          <w:p w14:paraId="3553237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2.44E+05</w:t>
            </w:r>
          </w:p>
        </w:tc>
        <w:tc>
          <w:tcPr>
            <w:tcW w:w="822" w:type="dxa"/>
            <w:vAlign w:val="center"/>
          </w:tcPr>
          <w:p w14:paraId="51855EF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223</w:t>
            </w:r>
          </w:p>
        </w:tc>
        <w:tc>
          <w:tcPr>
            <w:tcW w:w="1163" w:type="dxa"/>
            <w:noWrap/>
            <w:vAlign w:val="bottom"/>
          </w:tcPr>
          <w:p w14:paraId="0499A498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i17 – i16</w:t>
            </w:r>
          </w:p>
        </w:tc>
        <w:tc>
          <w:tcPr>
            <w:tcW w:w="1134" w:type="dxa"/>
            <w:noWrap/>
            <w:vAlign w:val="center"/>
          </w:tcPr>
          <w:p w14:paraId="154C13C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1.57E+07</w:t>
            </w:r>
          </w:p>
        </w:tc>
        <w:tc>
          <w:tcPr>
            <w:tcW w:w="992" w:type="dxa"/>
            <w:vAlign w:val="center"/>
          </w:tcPr>
          <w:p w14:paraId="22A00B8B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313</w:t>
            </w:r>
          </w:p>
        </w:tc>
        <w:tc>
          <w:tcPr>
            <w:tcW w:w="1134" w:type="dxa"/>
            <w:noWrap/>
            <w:vAlign w:val="center"/>
          </w:tcPr>
          <w:p w14:paraId="70E7A13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6.16E+07</w:t>
            </w:r>
          </w:p>
        </w:tc>
        <w:tc>
          <w:tcPr>
            <w:tcW w:w="992" w:type="dxa"/>
            <w:vAlign w:val="center"/>
          </w:tcPr>
          <w:p w14:paraId="011FE2DE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350</w:t>
            </w:r>
          </w:p>
        </w:tc>
      </w:tr>
      <w:tr w:rsidR="009A670C" w:rsidRPr="009A670C" w14:paraId="68D58E2A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59B60D6E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lastRenderedPageBreak/>
              <w:t>i1 – p7</w:t>
            </w:r>
          </w:p>
        </w:tc>
        <w:tc>
          <w:tcPr>
            <w:tcW w:w="1134" w:type="dxa"/>
            <w:noWrap/>
            <w:vAlign w:val="bottom"/>
          </w:tcPr>
          <w:p w14:paraId="382E2D99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1.63E+07</w:t>
            </w:r>
          </w:p>
        </w:tc>
        <w:tc>
          <w:tcPr>
            <w:tcW w:w="765" w:type="dxa"/>
            <w:vAlign w:val="center"/>
          </w:tcPr>
          <w:p w14:paraId="5E980AFD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232</w:t>
            </w:r>
          </w:p>
        </w:tc>
        <w:tc>
          <w:tcPr>
            <w:tcW w:w="1078" w:type="dxa"/>
            <w:noWrap/>
            <w:vAlign w:val="bottom"/>
          </w:tcPr>
          <w:p w14:paraId="09EA85E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8.05E+07</w:t>
            </w:r>
          </w:p>
        </w:tc>
        <w:tc>
          <w:tcPr>
            <w:tcW w:w="822" w:type="dxa"/>
            <w:vAlign w:val="center"/>
          </w:tcPr>
          <w:p w14:paraId="051F70F2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269</w:t>
            </w:r>
          </w:p>
        </w:tc>
        <w:tc>
          <w:tcPr>
            <w:tcW w:w="1163" w:type="dxa"/>
            <w:noWrap/>
            <w:vAlign w:val="bottom"/>
          </w:tcPr>
          <w:p w14:paraId="223CA3B8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i16 – i17</w:t>
            </w:r>
          </w:p>
        </w:tc>
        <w:tc>
          <w:tcPr>
            <w:tcW w:w="1134" w:type="dxa"/>
            <w:noWrap/>
            <w:vAlign w:val="center"/>
          </w:tcPr>
          <w:p w14:paraId="0B619F5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8.68E+06</w:t>
            </w:r>
          </w:p>
        </w:tc>
        <w:tc>
          <w:tcPr>
            <w:tcW w:w="992" w:type="dxa"/>
            <w:vAlign w:val="center"/>
          </w:tcPr>
          <w:p w14:paraId="3B2A89BF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316</w:t>
            </w:r>
          </w:p>
        </w:tc>
        <w:tc>
          <w:tcPr>
            <w:tcW w:w="1134" w:type="dxa"/>
            <w:noWrap/>
            <w:vAlign w:val="center"/>
          </w:tcPr>
          <w:p w14:paraId="69F3469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3.45E+07</w:t>
            </w:r>
          </w:p>
        </w:tc>
        <w:tc>
          <w:tcPr>
            <w:tcW w:w="992" w:type="dxa"/>
            <w:vAlign w:val="center"/>
          </w:tcPr>
          <w:p w14:paraId="34E8FA42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353</w:t>
            </w:r>
          </w:p>
        </w:tc>
      </w:tr>
      <w:tr w:rsidR="009A670C" w:rsidRPr="009A670C" w14:paraId="714F9293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63BBD971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 – p1</w:t>
            </w:r>
          </w:p>
        </w:tc>
        <w:tc>
          <w:tcPr>
            <w:tcW w:w="1134" w:type="dxa"/>
            <w:noWrap/>
            <w:vAlign w:val="bottom"/>
          </w:tcPr>
          <w:p w14:paraId="3891AB6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8.39E+04</w:t>
            </w:r>
          </w:p>
        </w:tc>
        <w:tc>
          <w:tcPr>
            <w:tcW w:w="765" w:type="dxa"/>
            <w:vAlign w:val="center"/>
          </w:tcPr>
          <w:p w14:paraId="47686E39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232</w:t>
            </w:r>
          </w:p>
        </w:tc>
        <w:tc>
          <w:tcPr>
            <w:tcW w:w="1078" w:type="dxa"/>
            <w:noWrap/>
            <w:vAlign w:val="bottom"/>
          </w:tcPr>
          <w:p w14:paraId="0C594D3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6.44E+05</w:t>
            </w:r>
          </w:p>
        </w:tc>
        <w:tc>
          <w:tcPr>
            <w:tcW w:w="822" w:type="dxa"/>
            <w:vAlign w:val="center"/>
          </w:tcPr>
          <w:p w14:paraId="58F3D58D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269</w:t>
            </w:r>
          </w:p>
        </w:tc>
        <w:tc>
          <w:tcPr>
            <w:tcW w:w="1163" w:type="dxa"/>
            <w:noWrap/>
            <w:vAlign w:val="bottom"/>
          </w:tcPr>
          <w:p w14:paraId="1D546043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i16 – p17</w:t>
            </w:r>
          </w:p>
        </w:tc>
        <w:tc>
          <w:tcPr>
            <w:tcW w:w="1134" w:type="dxa"/>
            <w:noWrap/>
            <w:vAlign w:val="center"/>
          </w:tcPr>
          <w:p w14:paraId="48FD9C3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1.81E+08</w:t>
            </w:r>
          </w:p>
        </w:tc>
        <w:tc>
          <w:tcPr>
            <w:tcW w:w="992" w:type="dxa"/>
            <w:vAlign w:val="center"/>
          </w:tcPr>
          <w:p w14:paraId="445FCF50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316</w:t>
            </w:r>
          </w:p>
        </w:tc>
        <w:tc>
          <w:tcPr>
            <w:tcW w:w="1134" w:type="dxa"/>
            <w:noWrap/>
            <w:vAlign w:val="center"/>
          </w:tcPr>
          <w:p w14:paraId="2AA1134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6.03E+08</w:t>
            </w:r>
          </w:p>
        </w:tc>
        <w:tc>
          <w:tcPr>
            <w:tcW w:w="992" w:type="dxa"/>
            <w:vAlign w:val="center"/>
          </w:tcPr>
          <w:p w14:paraId="006D046E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353</w:t>
            </w:r>
          </w:p>
        </w:tc>
      </w:tr>
      <w:tr w:rsidR="009A670C" w:rsidRPr="009A670C" w14:paraId="30B87840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14B70E76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 – i6</w:t>
            </w:r>
          </w:p>
        </w:tc>
        <w:tc>
          <w:tcPr>
            <w:tcW w:w="1134" w:type="dxa"/>
            <w:noWrap/>
            <w:vAlign w:val="bottom"/>
          </w:tcPr>
          <w:p w14:paraId="4DB28A0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2.06E-03</w:t>
            </w:r>
          </w:p>
        </w:tc>
        <w:tc>
          <w:tcPr>
            <w:tcW w:w="765" w:type="dxa"/>
            <w:vAlign w:val="center"/>
          </w:tcPr>
          <w:p w14:paraId="5565FB1E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232</w:t>
            </w:r>
          </w:p>
        </w:tc>
        <w:tc>
          <w:tcPr>
            <w:tcW w:w="1078" w:type="dxa"/>
            <w:noWrap/>
            <w:vAlign w:val="bottom"/>
          </w:tcPr>
          <w:p w14:paraId="445FA02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2.31E+00</w:t>
            </w:r>
          </w:p>
        </w:tc>
        <w:tc>
          <w:tcPr>
            <w:tcW w:w="822" w:type="dxa"/>
            <w:vAlign w:val="center"/>
          </w:tcPr>
          <w:p w14:paraId="2390452C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269</w:t>
            </w:r>
          </w:p>
        </w:tc>
        <w:tc>
          <w:tcPr>
            <w:tcW w:w="1163" w:type="dxa"/>
            <w:noWrap/>
            <w:vAlign w:val="bottom"/>
          </w:tcPr>
          <w:p w14:paraId="70BA819F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i20 – i21</w:t>
            </w:r>
          </w:p>
        </w:tc>
        <w:tc>
          <w:tcPr>
            <w:tcW w:w="1134" w:type="dxa"/>
            <w:noWrap/>
            <w:vAlign w:val="center"/>
          </w:tcPr>
          <w:p w14:paraId="3E0BAC6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6.67E+10</w:t>
            </w:r>
          </w:p>
        </w:tc>
        <w:tc>
          <w:tcPr>
            <w:tcW w:w="992" w:type="dxa"/>
            <w:vAlign w:val="center"/>
          </w:tcPr>
          <w:p w14:paraId="60E16D7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266</w:t>
            </w:r>
          </w:p>
        </w:tc>
        <w:tc>
          <w:tcPr>
            <w:tcW w:w="1134" w:type="dxa"/>
            <w:noWrap/>
            <w:vAlign w:val="center"/>
          </w:tcPr>
          <w:p w14:paraId="43305E3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1.09E+11</w:t>
            </w:r>
          </w:p>
        </w:tc>
        <w:tc>
          <w:tcPr>
            <w:tcW w:w="992" w:type="dxa"/>
            <w:vAlign w:val="center"/>
          </w:tcPr>
          <w:p w14:paraId="319B5FD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303</w:t>
            </w:r>
          </w:p>
        </w:tc>
      </w:tr>
      <w:tr w:rsidR="009A670C" w:rsidRPr="009A670C" w14:paraId="43FB1804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2FE9EB1E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i6 – i1</w:t>
            </w:r>
          </w:p>
        </w:tc>
        <w:tc>
          <w:tcPr>
            <w:tcW w:w="1134" w:type="dxa"/>
            <w:noWrap/>
            <w:vAlign w:val="bottom"/>
          </w:tcPr>
          <w:p w14:paraId="3BEDBCC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1.90E-04</w:t>
            </w:r>
          </w:p>
        </w:tc>
        <w:tc>
          <w:tcPr>
            <w:tcW w:w="765" w:type="dxa"/>
            <w:vAlign w:val="center"/>
          </w:tcPr>
          <w:p w14:paraId="2A6F36A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282</w:t>
            </w:r>
          </w:p>
        </w:tc>
        <w:tc>
          <w:tcPr>
            <w:tcW w:w="1078" w:type="dxa"/>
            <w:noWrap/>
            <w:vAlign w:val="bottom"/>
          </w:tcPr>
          <w:p w14:paraId="07910FF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3.01E-01</w:t>
            </w:r>
          </w:p>
        </w:tc>
        <w:tc>
          <w:tcPr>
            <w:tcW w:w="822" w:type="dxa"/>
            <w:vAlign w:val="center"/>
          </w:tcPr>
          <w:p w14:paraId="631D77E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319</w:t>
            </w:r>
          </w:p>
        </w:tc>
        <w:tc>
          <w:tcPr>
            <w:tcW w:w="1163" w:type="dxa"/>
            <w:noWrap/>
            <w:vAlign w:val="bottom"/>
          </w:tcPr>
          <w:p w14:paraId="7C8CB8B8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i21 – i20</w:t>
            </w:r>
          </w:p>
        </w:tc>
        <w:tc>
          <w:tcPr>
            <w:tcW w:w="1134" w:type="dxa"/>
            <w:noWrap/>
            <w:vAlign w:val="center"/>
          </w:tcPr>
          <w:p w14:paraId="3D975DB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5.36E+06</w:t>
            </w:r>
          </w:p>
        </w:tc>
        <w:tc>
          <w:tcPr>
            <w:tcW w:w="992" w:type="dxa"/>
            <w:vAlign w:val="center"/>
          </w:tcPr>
          <w:p w14:paraId="72F2D42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408</w:t>
            </w:r>
          </w:p>
        </w:tc>
        <w:tc>
          <w:tcPr>
            <w:tcW w:w="1134" w:type="dxa"/>
            <w:noWrap/>
            <w:vAlign w:val="center"/>
          </w:tcPr>
          <w:p w14:paraId="68C0B4A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1.60E+07</w:t>
            </w:r>
          </w:p>
        </w:tc>
        <w:tc>
          <w:tcPr>
            <w:tcW w:w="992" w:type="dxa"/>
            <w:vAlign w:val="center"/>
          </w:tcPr>
          <w:p w14:paraId="43DE58A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445</w:t>
            </w:r>
          </w:p>
        </w:tc>
      </w:tr>
      <w:tr w:rsidR="009A670C" w:rsidRPr="009A670C" w14:paraId="680408DF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12D53124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i8 – p1</w:t>
            </w:r>
          </w:p>
        </w:tc>
        <w:tc>
          <w:tcPr>
            <w:tcW w:w="1134" w:type="dxa"/>
            <w:noWrap/>
            <w:vAlign w:val="bottom"/>
          </w:tcPr>
          <w:p w14:paraId="17CAE3D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1.77E+09</w:t>
            </w:r>
          </w:p>
        </w:tc>
        <w:tc>
          <w:tcPr>
            <w:tcW w:w="765" w:type="dxa"/>
            <w:vAlign w:val="center"/>
          </w:tcPr>
          <w:p w14:paraId="5D932D3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231</w:t>
            </w:r>
          </w:p>
        </w:tc>
        <w:tc>
          <w:tcPr>
            <w:tcW w:w="1078" w:type="dxa"/>
            <w:noWrap/>
            <w:vAlign w:val="bottom"/>
          </w:tcPr>
          <w:p w14:paraId="723B1BE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5.55E+09</w:t>
            </w:r>
          </w:p>
        </w:tc>
        <w:tc>
          <w:tcPr>
            <w:tcW w:w="822" w:type="dxa"/>
            <w:vAlign w:val="center"/>
          </w:tcPr>
          <w:p w14:paraId="60A972B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268</w:t>
            </w:r>
          </w:p>
        </w:tc>
        <w:tc>
          <w:tcPr>
            <w:tcW w:w="1163" w:type="dxa"/>
            <w:noWrap/>
            <w:vAlign w:val="bottom"/>
          </w:tcPr>
          <w:p w14:paraId="5FA28037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i11 – i19</w:t>
            </w:r>
          </w:p>
        </w:tc>
        <w:tc>
          <w:tcPr>
            <w:tcW w:w="1134" w:type="dxa"/>
            <w:noWrap/>
            <w:vAlign w:val="center"/>
          </w:tcPr>
          <w:p w14:paraId="781D9E7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1.99E+06</w:t>
            </w:r>
          </w:p>
        </w:tc>
        <w:tc>
          <w:tcPr>
            <w:tcW w:w="992" w:type="dxa"/>
            <w:vAlign w:val="center"/>
          </w:tcPr>
          <w:p w14:paraId="2355F97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393</w:t>
            </w:r>
          </w:p>
        </w:tc>
        <w:tc>
          <w:tcPr>
            <w:tcW w:w="1134" w:type="dxa"/>
            <w:noWrap/>
            <w:vAlign w:val="center"/>
          </w:tcPr>
          <w:p w14:paraId="344F9B1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6.97E+06</w:t>
            </w:r>
          </w:p>
        </w:tc>
        <w:tc>
          <w:tcPr>
            <w:tcW w:w="992" w:type="dxa"/>
            <w:vAlign w:val="center"/>
          </w:tcPr>
          <w:p w14:paraId="6CFE049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430</w:t>
            </w:r>
          </w:p>
        </w:tc>
      </w:tr>
      <w:tr w:rsidR="009A670C" w:rsidRPr="009A670C" w14:paraId="0A322FD8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7DD54D5E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i11 – i13</w:t>
            </w:r>
          </w:p>
        </w:tc>
        <w:tc>
          <w:tcPr>
            <w:tcW w:w="1134" w:type="dxa"/>
            <w:noWrap/>
            <w:vAlign w:val="bottom"/>
          </w:tcPr>
          <w:p w14:paraId="7B0600BD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3.32E+07</w:t>
            </w:r>
          </w:p>
        </w:tc>
        <w:tc>
          <w:tcPr>
            <w:tcW w:w="765" w:type="dxa"/>
            <w:vAlign w:val="center"/>
          </w:tcPr>
          <w:p w14:paraId="30573A9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393</w:t>
            </w:r>
          </w:p>
        </w:tc>
        <w:tc>
          <w:tcPr>
            <w:tcW w:w="1078" w:type="dxa"/>
            <w:noWrap/>
            <w:vAlign w:val="bottom"/>
          </w:tcPr>
          <w:p w14:paraId="1D6F63F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9.88E+07</w:t>
            </w:r>
          </w:p>
        </w:tc>
        <w:tc>
          <w:tcPr>
            <w:tcW w:w="822" w:type="dxa"/>
            <w:vAlign w:val="center"/>
          </w:tcPr>
          <w:p w14:paraId="5559A0B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430</w:t>
            </w:r>
          </w:p>
        </w:tc>
        <w:tc>
          <w:tcPr>
            <w:tcW w:w="1163" w:type="dxa"/>
            <w:noWrap/>
            <w:vAlign w:val="bottom"/>
          </w:tcPr>
          <w:p w14:paraId="6A766A1C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i19 – i11</w:t>
            </w:r>
          </w:p>
        </w:tc>
        <w:tc>
          <w:tcPr>
            <w:tcW w:w="1134" w:type="dxa"/>
            <w:noWrap/>
            <w:vAlign w:val="center"/>
          </w:tcPr>
          <w:p w14:paraId="5BD19CC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4.69E+10</w:t>
            </w:r>
          </w:p>
        </w:tc>
        <w:tc>
          <w:tcPr>
            <w:tcW w:w="992" w:type="dxa"/>
            <w:vAlign w:val="center"/>
          </w:tcPr>
          <w:p w14:paraId="1378214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263</w:t>
            </w:r>
          </w:p>
        </w:tc>
        <w:tc>
          <w:tcPr>
            <w:tcW w:w="1134" w:type="dxa"/>
            <w:noWrap/>
            <w:vAlign w:val="center"/>
          </w:tcPr>
          <w:p w14:paraId="02A1C0B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9.56E+10</w:t>
            </w:r>
          </w:p>
        </w:tc>
        <w:tc>
          <w:tcPr>
            <w:tcW w:w="992" w:type="dxa"/>
            <w:vAlign w:val="center"/>
          </w:tcPr>
          <w:p w14:paraId="126A119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300</w:t>
            </w:r>
          </w:p>
        </w:tc>
      </w:tr>
      <w:tr w:rsidR="009A670C" w:rsidRPr="009A670C" w14:paraId="475FD241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4262355B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i13 – i11</w:t>
            </w:r>
          </w:p>
        </w:tc>
        <w:tc>
          <w:tcPr>
            <w:tcW w:w="1134" w:type="dxa"/>
            <w:noWrap/>
            <w:vAlign w:val="bottom"/>
          </w:tcPr>
          <w:p w14:paraId="4CA5AD43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3.94E+08</w:t>
            </w:r>
          </w:p>
        </w:tc>
        <w:tc>
          <w:tcPr>
            <w:tcW w:w="765" w:type="dxa"/>
            <w:vAlign w:val="center"/>
          </w:tcPr>
          <w:p w14:paraId="0AF4CEF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337</w:t>
            </w:r>
          </w:p>
        </w:tc>
        <w:tc>
          <w:tcPr>
            <w:tcW w:w="1078" w:type="dxa"/>
            <w:noWrap/>
            <w:vAlign w:val="bottom"/>
          </w:tcPr>
          <w:p w14:paraId="6CB3A0B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9.47E+08</w:t>
            </w:r>
          </w:p>
        </w:tc>
        <w:tc>
          <w:tcPr>
            <w:tcW w:w="822" w:type="dxa"/>
            <w:vAlign w:val="center"/>
          </w:tcPr>
          <w:p w14:paraId="422A141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374</w:t>
            </w:r>
          </w:p>
        </w:tc>
        <w:tc>
          <w:tcPr>
            <w:tcW w:w="1163" w:type="dxa"/>
            <w:noWrap/>
            <w:vAlign w:val="bottom"/>
          </w:tcPr>
          <w:p w14:paraId="63511DB4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i18 – p18</w:t>
            </w:r>
          </w:p>
        </w:tc>
        <w:tc>
          <w:tcPr>
            <w:tcW w:w="1134" w:type="dxa"/>
            <w:noWrap/>
            <w:vAlign w:val="center"/>
          </w:tcPr>
          <w:p w14:paraId="39ED657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1.80E+08</w:t>
            </w:r>
          </w:p>
        </w:tc>
        <w:tc>
          <w:tcPr>
            <w:tcW w:w="992" w:type="dxa"/>
            <w:vAlign w:val="center"/>
          </w:tcPr>
          <w:p w14:paraId="6359A53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316</w:t>
            </w:r>
          </w:p>
        </w:tc>
        <w:tc>
          <w:tcPr>
            <w:tcW w:w="1134" w:type="dxa"/>
            <w:noWrap/>
            <w:vAlign w:val="center"/>
          </w:tcPr>
          <w:p w14:paraId="012366C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6.02E+08</w:t>
            </w:r>
          </w:p>
        </w:tc>
        <w:tc>
          <w:tcPr>
            <w:tcW w:w="992" w:type="dxa"/>
            <w:vAlign w:val="center"/>
          </w:tcPr>
          <w:p w14:paraId="4629A9B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353</w:t>
            </w:r>
          </w:p>
        </w:tc>
      </w:tr>
      <w:tr w:rsidR="009A670C" w:rsidRPr="009A670C" w14:paraId="3216AFE8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4211DC95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i10 – i12</w:t>
            </w:r>
          </w:p>
        </w:tc>
        <w:tc>
          <w:tcPr>
            <w:tcW w:w="1134" w:type="dxa"/>
            <w:noWrap/>
            <w:vAlign w:val="bottom"/>
          </w:tcPr>
          <w:p w14:paraId="4248193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3.59E+06</w:t>
            </w:r>
          </w:p>
        </w:tc>
        <w:tc>
          <w:tcPr>
            <w:tcW w:w="765" w:type="dxa"/>
            <w:vAlign w:val="center"/>
          </w:tcPr>
          <w:p w14:paraId="62FC520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408</w:t>
            </w:r>
          </w:p>
        </w:tc>
        <w:tc>
          <w:tcPr>
            <w:tcW w:w="1078" w:type="dxa"/>
            <w:noWrap/>
            <w:vAlign w:val="bottom"/>
          </w:tcPr>
          <w:p w14:paraId="04E4E5B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1.05E+07</w:t>
            </w:r>
          </w:p>
        </w:tc>
        <w:tc>
          <w:tcPr>
            <w:tcW w:w="822" w:type="dxa"/>
            <w:vAlign w:val="center"/>
          </w:tcPr>
          <w:p w14:paraId="5C4C5B6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445</w:t>
            </w:r>
          </w:p>
        </w:tc>
        <w:tc>
          <w:tcPr>
            <w:tcW w:w="1163" w:type="dxa"/>
            <w:noWrap/>
            <w:vAlign w:val="bottom"/>
          </w:tcPr>
          <w:p w14:paraId="785BE079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i17 – p18</w:t>
            </w:r>
          </w:p>
        </w:tc>
        <w:tc>
          <w:tcPr>
            <w:tcW w:w="1134" w:type="dxa"/>
            <w:noWrap/>
            <w:vAlign w:val="center"/>
          </w:tcPr>
          <w:p w14:paraId="77BF828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1.85E+08</w:t>
            </w:r>
          </w:p>
        </w:tc>
        <w:tc>
          <w:tcPr>
            <w:tcW w:w="992" w:type="dxa"/>
            <w:vAlign w:val="center"/>
          </w:tcPr>
          <w:p w14:paraId="08FF8FE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313</w:t>
            </w:r>
          </w:p>
        </w:tc>
        <w:tc>
          <w:tcPr>
            <w:tcW w:w="1134" w:type="dxa"/>
            <w:noWrap/>
            <w:vAlign w:val="center"/>
          </w:tcPr>
          <w:p w14:paraId="4F41159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6.48E+08</w:t>
            </w:r>
          </w:p>
        </w:tc>
        <w:tc>
          <w:tcPr>
            <w:tcW w:w="992" w:type="dxa"/>
            <w:vAlign w:val="center"/>
          </w:tcPr>
          <w:p w14:paraId="0EE63F4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350</w:t>
            </w:r>
          </w:p>
        </w:tc>
      </w:tr>
      <w:tr w:rsidR="009A670C" w:rsidRPr="009A670C" w14:paraId="082F4270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2B672FB3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i12 – i10</w:t>
            </w:r>
          </w:p>
        </w:tc>
        <w:tc>
          <w:tcPr>
            <w:tcW w:w="1134" w:type="dxa"/>
            <w:noWrap/>
            <w:vAlign w:val="bottom"/>
          </w:tcPr>
          <w:p w14:paraId="309DA66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2.93E+08</w:t>
            </w:r>
          </w:p>
        </w:tc>
        <w:tc>
          <w:tcPr>
            <w:tcW w:w="765" w:type="dxa"/>
            <w:vAlign w:val="center"/>
          </w:tcPr>
          <w:p w14:paraId="2B05254B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346</w:t>
            </w:r>
          </w:p>
        </w:tc>
        <w:tc>
          <w:tcPr>
            <w:tcW w:w="1078" w:type="dxa"/>
            <w:noWrap/>
            <w:vAlign w:val="bottom"/>
          </w:tcPr>
          <w:p w14:paraId="7F747559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6.85E+08</w:t>
            </w:r>
          </w:p>
        </w:tc>
        <w:tc>
          <w:tcPr>
            <w:tcW w:w="822" w:type="dxa"/>
            <w:vAlign w:val="center"/>
          </w:tcPr>
          <w:p w14:paraId="31C6E5F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383</w:t>
            </w:r>
          </w:p>
        </w:tc>
        <w:tc>
          <w:tcPr>
            <w:tcW w:w="1163" w:type="dxa"/>
            <w:noWrap/>
            <w:vAlign w:val="bottom"/>
          </w:tcPr>
          <w:p w14:paraId="36723B7B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i17 – p17</w:t>
            </w:r>
          </w:p>
        </w:tc>
        <w:tc>
          <w:tcPr>
            <w:tcW w:w="1134" w:type="dxa"/>
            <w:noWrap/>
            <w:vAlign w:val="center"/>
          </w:tcPr>
          <w:p w14:paraId="5760C15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1.85E+08</w:t>
            </w:r>
          </w:p>
        </w:tc>
        <w:tc>
          <w:tcPr>
            <w:tcW w:w="992" w:type="dxa"/>
            <w:vAlign w:val="center"/>
          </w:tcPr>
          <w:p w14:paraId="35E5F069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313</w:t>
            </w:r>
          </w:p>
        </w:tc>
        <w:tc>
          <w:tcPr>
            <w:tcW w:w="1134" w:type="dxa"/>
            <w:noWrap/>
            <w:vAlign w:val="center"/>
          </w:tcPr>
          <w:p w14:paraId="5144C2C3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6.49E+08</w:t>
            </w:r>
          </w:p>
        </w:tc>
        <w:tc>
          <w:tcPr>
            <w:tcW w:w="992" w:type="dxa"/>
            <w:vAlign w:val="center"/>
          </w:tcPr>
          <w:p w14:paraId="55F08BC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350</w:t>
            </w:r>
          </w:p>
        </w:tc>
      </w:tr>
      <w:tr w:rsidR="009A670C" w:rsidRPr="009A670C" w14:paraId="5BCD9985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181480CE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i7 – p4</w:t>
            </w:r>
          </w:p>
        </w:tc>
        <w:tc>
          <w:tcPr>
            <w:tcW w:w="1134" w:type="dxa"/>
            <w:noWrap/>
            <w:vAlign w:val="bottom"/>
          </w:tcPr>
          <w:p w14:paraId="659E289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1.93E+06</w:t>
            </w:r>
          </w:p>
        </w:tc>
        <w:tc>
          <w:tcPr>
            <w:tcW w:w="765" w:type="dxa"/>
            <w:vAlign w:val="center"/>
          </w:tcPr>
          <w:p w14:paraId="7F87125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230</w:t>
            </w:r>
          </w:p>
        </w:tc>
        <w:tc>
          <w:tcPr>
            <w:tcW w:w="1078" w:type="dxa"/>
            <w:noWrap/>
            <w:vAlign w:val="bottom"/>
          </w:tcPr>
          <w:p w14:paraId="7BD6D73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2.08E+07</w:t>
            </w:r>
          </w:p>
        </w:tc>
        <w:tc>
          <w:tcPr>
            <w:tcW w:w="822" w:type="dxa"/>
            <w:vAlign w:val="center"/>
          </w:tcPr>
          <w:p w14:paraId="7C0B238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267</w:t>
            </w:r>
          </w:p>
        </w:tc>
        <w:tc>
          <w:tcPr>
            <w:tcW w:w="1163" w:type="dxa"/>
            <w:noWrap/>
            <w:vAlign w:val="bottom"/>
          </w:tcPr>
          <w:p w14:paraId="525F0E6B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i21 – p15</w:t>
            </w:r>
          </w:p>
        </w:tc>
        <w:tc>
          <w:tcPr>
            <w:tcW w:w="1134" w:type="dxa"/>
            <w:noWrap/>
            <w:vAlign w:val="center"/>
          </w:tcPr>
          <w:p w14:paraId="23B8FC0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4.00E+08</w:t>
            </w:r>
          </w:p>
        </w:tc>
        <w:tc>
          <w:tcPr>
            <w:tcW w:w="992" w:type="dxa"/>
            <w:vAlign w:val="center"/>
          </w:tcPr>
          <w:p w14:paraId="0AA8AA1A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408</w:t>
            </w:r>
          </w:p>
        </w:tc>
        <w:tc>
          <w:tcPr>
            <w:tcW w:w="1134" w:type="dxa"/>
            <w:noWrap/>
            <w:vAlign w:val="center"/>
          </w:tcPr>
          <w:p w14:paraId="039264F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1.20E+09</w:t>
            </w:r>
          </w:p>
        </w:tc>
        <w:tc>
          <w:tcPr>
            <w:tcW w:w="992" w:type="dxa"/>
            <w:vAlign w:val="center"/>
          </w:tcPr>
          <w:p w14:paraId="22381014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445</w:t>
            </w:r>
          </w:p>
        </w:tc>
      </w:tr>
      <w:tr w:rsidR="009A670C" w:rsidRPr="009A670C" w14:paraId="284C6910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79875D61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i18 – i22</w:t>
            </w:r>
          </w:p>
        </w:tc>
        <w:tc>
          <w:tcPr>
            <w:tcW w:w="1134" w:type="dxa"/>
            <w:noWrap/>
            <w:vAlign w:val="bottom"/>
          </w:tcPr>
          <w:p w14:paraId="591638D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4.70E+11</w:t>
            </w:r>
          </w:p>
        </w:tc>
        <w:tc>
          <w:tcPr>
            <w:tcW w:w="765" w:type="dxa"/>
            <w:vAlign w:val="center"/>
          </w:tcPr>
          <w:p w14:paraId="448E770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316</w:t>
            </w:r>
          </w:p>
        </w:tc>
        <w:tc>
          <w:tcPr>
            <w:tcW w:w="1078" w:type="dxa"/>
            <w:noWrap/>
            <w:vAlign w:val="bottom"/>
          </w:tcPr>
          <w:p w14:paraId="28791DDD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5.87E+11</w:t>
            </w:r>
          </w:p>
        </w:tc>
        <w:tc>
          <w:tcPr>
            <w:tcW w:w="822" w:type="dxa"/>
            <w:vAlign w:val="center"/>
          </w:tcPr>
          <w:p w14:paraId="497B645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353</w:t>
            </w:r>
          </w:p>
        </w:tc>
        <w:tc>
          <w:tcPr>
            <w:tcW w:w="1163" w:type="dxa"/>
            <w:noWrap/>
            <w:vAlign w:val="bottom"/>
          </w:tcPr>
          <w:p w14:paraId="1DC5ABF6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i21 – i22</w:t>
            </w:r>
          </w:p>
        </w:tc>
        <w:tc>
          <w:tcPr>
            <w:tcW w:w="1134" w:type="dxa"/>
            <w:noWrap/>
            <w:vAlign w:val="center"/>
          </w:tcPr>
          <w:p w14:paraId="4362B8FC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1.68E+08</w:t>
            </w:r>
          </w:p>
        </w:tc>
        <w:tc>
          <w:tcPr>
            <w:tcW w:w="992" w:type="dxa"/>
            <w:vAlign w:val="center"/>
          </w:tcPr>
          <w:p w14:paraId="3D5F735D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408</w:t>
            </w:r>
          </w:p>
        </w:tc>
        <w:tc>
          <w:tcPr>
            <w:tcW w:w="1134" w:type="dxa"/>
            <w:noWrap/>
            <w:vAlign w:val="center"/>
          </w:tcPr>
          <w:p w14:paraId="11D98C2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4.50E+08</w:t>
            </w:r>
          </w:p>
        </w:tc>
        <w:tc>
          <w:tcPr>
            <w:tcW w:w="992" w:type="dxa"/>
            <w:vAlign w:val="center"/>
          </w:tcPr>
          <w:p w14:paraId="61E1A38E" w14:textId="77777777" w:rsidR="009A670C" w:rsidRPr="009A670C" w:rsidRDefault="009A670C" w:rsidP="009A670C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445</w:t>
            </w:r>
          </w:p>
        </w:tc>
      </w:tr>
      <w:tr w:rsidR="009A670C" w:rsidRPr="009A670C" w14:paraId="17C1506E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16674290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i22 – i18</w:t>
            </w:r>
          </w:p>
        </w:tc>
        <w:tc>
          <w:tcPr>
            <w:tcW w:w="1134" w:type="dxa"/>
            <w:noWrap/>
            <w:vAlign w:val="bottom"/>
          </w:tcPr>
          <w:p w14:paraId="1271473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3.24E+10</w:t>
            </w:r>
          </w:p>
        </w:tc>
        <w:tc>
          <w:tcPr>
            <w:tcW w:w="765" w:type="dxa"/>
            <w:vAlign w:val="center"/>
          </w:tcPr>
          <w:p w14:paraId="1EC4AAB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348</w:t>
            </w:r>
          </w:p>
        </w:tc>
        <w:tc>
          <w:tcPr>
            <w:tcW w:w="1078" w:type="dxa"/>
            <w:noWrap/>
            <w:vAlign w:val="bottom"/>
          </w:tcPr>
          <w:p w14:paraId="79D71E9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4.65E+10</w:t>
            </w:r>
          </w:p>
        </w:tc>
        <w:tc>
          <w:tcPr>
            <w:tcW w:w="822" w:type="dxa"/>
            <w:vAlign w:val="center"/>
          </w:tcPr>
          <w:p w14:paraId="4CBDE32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385</w:t>
            </w:r>
          </w:p>
        </w:tc>
        <w:tc>
          <w:tcPr>
            <w:tcW w:w="1163" w:type="dxa"/>
            <w:noWrap/>
            <w:vAlign w:val="bottom"/>
          </w:tcPr>
          <w:p w14:paraId="2BBFDD2E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i22 – i21</w:t>
            </w:r>
          </w:p>
        </w:tc>
        <w:tc>
          <w:tcPr>
            <w:tcW w:w="1134" w:type="dxa"/>
            <w:noWrap/>
            <w:vAlign w:val="center"/>
          </w:tcPr>
          <w:p w14:paraId="7A950646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1.09E+09</w:t>
            </w:r>
          </w:p>
        </w:tc>
        <w:tc>
          <w:tcPr>
            <w:tcW w:w="992" w:type="dxa"/>
            <w:vAlign w:val="center"/>
          </w:tcPr>
          <w:p w14:paraId="421EA018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348</w:t>
            </w:r>
          </w:p>
        </w:tc>
        <w:tc>
          <w:tcPr>
            <w:tcW w:w="1134" w:type="dxa"/>
            <w:noWrap/>
            <w:vAlign w:val="center"/>
          </w:tcPr>
          <w:p w14:paraId="2BF08B8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2.34E+09</w:t>
            </w:r>
          </w:p>
        </w:tc>
        <w:tc>
          <w:tcPr>
            <w:tcW w:w="992" w:type="dxa"/>
            <w:vAlign w:val="center"/>
          </w:tcPr>
          <w:p w14:paraId="462515C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385</w:t>
            </w:r>
          </w:p>
        </w:tc>
      </w:tr>
      <w:tr w:rsidR="009A670C" w:rsidRPr="009A670C" w14:paraId="6E683F2B" w14:textId="77777777" w:rsidTr="009A670C">
        <w:trPr>
          <w:trHeight w:val="300"/>
        </w:trPr>
        <w:tc>
          <w:tcPr>
            <w:tcW w:w="993" w:type="dxa"/>
            <w:noWrap/>
            <w:vAlign w:val="bottom"/>
          </w:tcPr>
          <w:p w14:paraId="6E375D55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i6 – p2</w:t>
            </w:r>
          </w:p>
        </w:tc>
        <w:tc>
          <w:tcPr>
            <w:tcW w:w="1134" w:type="dxa"/>
            <w:noWrap/>
            <w:vAlign w:val="bottom"/>
          </w:tcPr>
          <w:p w14:paraId="5D0469C2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4.90E+05</w:t>
            </w:r>
          </w:p>
        </w:tc>
        <w:tc>
          <w:tcPr>
            <w:tcW w:w="765" w:type="dxa"/>
            <w:vAlign w:val="center"/>
          </w:tcPr>
          <w:p w14:paraId="0D5A164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282</w:t>
            </w:r>
          </w:p>
        </w:tc>
        <w:tc>
          <w:tcPr>
            <w:tcW w:w="1078" w:type="dxa"/>
            <w:noWrap/>
            <w:vAlign w:val="bottom"/>
          </w:tcPr>
          <w:p w14:paraId="5414D990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3.66E+06</w:t>
            </w:r>
          </w:p>
        </w:tc>
        <w:tc>
          <w:tcPr>
            <w:tcW w:w="822" w:type="dxa"/>
            <w:vAlign w:val="center"/>
          </w:tcPr>
          <w:p w14:paraId="3EEB3F4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319</w:t>
            </w:r>
          </w:p>
        </w:tc>
        <w:tc>
          <w:tcPr>
            <w:tcW w:w="1163" w:type="dxa"/>
            <w:noWrap/>
            <w:vAlign w:val="bottom"/>
          </w:tcPr>
          <w:p w14:paraId="61E68790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i6 – i7</w:t>
            </w:r>
          </w:p>
        </w:tc>
        <w:tc>
          <w:tcPr>
            <w:tcW w:w="1134" w:type="dxa"/>
            <w:noWrap/>
            <w:vAlign w:val="center"/>
          </w:tcPr>
          <w:p w14:paraId="63EB8F2E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5.67E+03</w:t>
            </w:r>
          </w:p>
        </w:tc>
        <w:tc>
          <w:tcPr>
            <w:tcW w:w="992" w:type="dxa"/>
            <w:vAlign w:val="center"/>
          </w:tcPr>
          <w:p w14:paraId="5EE0B8D1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282</w:t>
            </w:r>
          </w:p>
        </w:tc>
        <w:tc>
          <w:tcPr>
            <w:tcW w:w="1134" w:type="dxa"/>
            <w:noWrap/>
            <w:vAlign w:val="center"/>
          </w:tcPr>
          <w:p w14:paraId="6E1F1359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5.54E+04</w:t>
            </w:r>
          </w:p>
        </w:tc>
        <w:tc>
          <w:tcPr>
            <w:tcW w:w="992" w:type="dxa"/>
            <w:vAlign w:val="center"/>
          </w:tcPr>
          <w:p w14:paraId="39362CFA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319</w:t>
            </w:r>
          </w:p>
        </w:tc>
      </w:tr>
      <w:tr w:rsidR="009A670C" w:rsidRPr="009A670C" w14:paraId="6302A877" w14:textId="77777777" w:rsidTr="009A670C">
        <w:trPr>
          <w:trHeight w:val="307"/>
        </w:trPr>
        <w:tc>
          <w:tcPr>
            <w:tcW w:w="993" w:type="dxa"/>
            <w:noWrap/>
            <w:vAlign w:val="bottom"/>
          </w:tcPr>
          <w:p w14:paraId="304C5859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i10 – i14</w:t>
            </w:r>
          </w:p>
        </w:tc>
        <w:tc>
          <w:tcPr>
            <w:tcW w:w="1134" w:type="dxa"/>
            <w:noWrap/>
            <w:vAlign w:val="bottom"/>
          </w:tcPr>
          <w:p w14:paraId="7BE60E6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5.79E+06</w:t>
            </w:r>
          </w:p>
        </w:tc>
        <w:tc>
          <w:tcPr>
            <w:tcW w:w="765" w:type="dxa"/>
            <w:vAlign w:val="center"/>
          </w:tcPr>
          <w:p w14:paraId="43C31E2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408</w:t>
            </w:r>
          </w:p>
        </w:tc>
        <w:tc>
          <w:tcPr>
            <w:tcW w:w="1078" w:type="dxa"/>
            <w:noWrap/>
            <w:vAlign w:val="bottom"/>
          </w:tcPr>
          <w:p w14:paraId="2F68492F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1.80E+07</w:t>
            </w:r>
          </w:p>
        </w:tc>
        <w:tc>
          <w:tcPr>
            <w:tcW w:w="822" w:type="dxa"/>
            <w:vAlign w:val="center"/>
          </w:tcPr>
          <w:p w14:paraId="4ECC5E73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445</w:t>
            </w:r>
          </w:p>
        </w:tc>
        <w:tc>
          <w:tcPr>
            <w:tcW w:w="1163" w:type="dxa"/>
            <w:noWrap/>
            <w:vAlign w:val="bottom"/>
          </w:tcPr>
          <w:p w14:paraId="11503B78" w14:textId="77777777" w:rsidR="009A670C" w:rsidRPr="009A670C" w:rsidRDefault="009A670C" w:rsidP="009A670C">
            <w:pPr>
              <w:spacing w:line="240" w:lineRule="auto"/>
              <w:jc w:val="center"/>
              <w:rPr>
                <w:b/>
                <w:i/>
                <w:color w:val="000000"/>
                <w:sz w:val="20"/>
                <w:szCs w:val="20"/>
              </w:rPr>
            </w:pPr>
            <w:r w:rsidRPr="009A670C">
              <w:rPr>
                <w:b/>
                <w:i/>
                <w:color w:val="000000"/>
                <w:sz w:val="20"/>
                <w:szCs w:val="20"/>
              </w:rPr>
              <w:t>i7 – i6</w:t>
            </w:r>
          </w:p>
        </w:tc>
        <w:tc>
          <w:tcPr>
            <w:tcW w:w="1134" w:type="dxa"/>
            <w:noWrap/>
            <w:vAlign w:val="center"/>
          </w:tcPr>
          <w:p w14:paraId="4E062E54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1.44E+06</w:t>
            </w:r>
          </w:p>
        </w:tc>
        <w:tc>
          <w:tcPr>
            <w:tcW w:w="992" w:type="dxa"/>
            <w:vAlign w:val="center"/>
          </w:tcPr>
          <w:p w14:paraId="5E2C2E2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230</w:t>
            </w:r>
          </w:p>
        </w:tc>
        <w:tc>
          <w:tcPr>
            <w:tcW w:w="1134" w:type="dxa"/>
            <w:noWrap/>
            <w:vAlign w:val="center"/>
          </w:tcPr>
          <w:p w14:paraId="5FF33547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1.01E+07</w:t>
            </w:r>
          </w:p>
        </w:tc>
        <w:tc>
          <w:tcPr>
            <w:tcW w:w="992" w:type="dxa"/>
            <w:vAlign w:val="center"/>
          </w:tcPr>
          <w:p w14:paraId="104FDDF5" w14:textId="77777777" w:rsidR="009A670C" w:rsidRPr="009A670C" w:rsidRDefault="009A670C" w:rsidP="009A670C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9A670C">
              <w:rPr>
                <w:color w:val="000000"/>
                <w:sz w:val="20"/>
                <w:szCs w:val="20"/>
              </w:rPr>
              <w:t>267</w:t>
            </w:r>
          </w:p>
        </w:tc>
      </w:tr>
    </w:tbl>
    <w:p w14:paraId="7805BA5D" w14:textId="72467DC7" w:rsidR="001A1078" w:rsidRDefault="001A1078" w:rsidP="009A670C">
      <w:pPr>
        <w:rPr>
          <w:sz w:val="20"/>
          <w:szCs w:val="20"/>
        </w:rPr>
      </w:pPr>
    </w:p>
    <w:p w14:paraId="5253BB1B" w14:textId="6828816A" w:rsidR="0082623A" w:rsidRDefault="0082623A" w:rsidP="007E1687">
      <w:pPr>
        <w:pStyle w:val="Tabletitle"/>
      </w:pPr>
      <w:r w:rsidRPr="00846B44">
        <w:rPr>
          <w:lang w:val="en-US"/>
        </w:rPr>
        <w:t>Table S</w:t>
      </w:r>
      <w:r w:rsidRPr="0082623A">
        <w:rPr>
          <w:lang w:val="en-US"/>
        </w:rPr>
        <w:t>3</w:t>
      </w:r>
      <w:r w:rsidRPr="00846B44">
        <w:rPr>
          <w:lang w:val="en-US"/>
        </w:rPr>
        <w:t xml:space="preserve">. </w:t>
      </w:r>
      <w:r w:rsidR="004A6EFD">
        <w:t>Margins</w:t>
      </w:r>
      <w:r w:rsidR="004A6EFD" w:rsidRPr="009B163A">
        <w:t xml:space="preserve"> </w:t>
      </w:r>
      <w:r w:rsidR="00CB0272" w:rsidRPr="009B163A">
        <w:t xml:space="preserve">of RRKM calculated rate constants for H-loss channels exit steps of the reaction of 1-propynyl + propene at </w:t>
      </w:r>
      <w:r w:rsidR="004A6EFD">
        <w:t xml:space="preserve">the </w:t>
      </w:r>
      <w:r w:rsidR="00CB0272" w:rsidRPr="009B163A">
        <w:t xml:space="preserve">collision energy </w:t>
      </w:r>
      <w:r w:rsidR="004A6EFD">
        <w:t xml:space="preserve">of </w:t>
      </w:r>
      <w:r w:rsidR="00CB0272" w:rsidRPr="009B163A">
        <w:t>37 kJ mol</w:t>
      </w:r>
      <w:r w:rsidR="00CB0272" w:rsidRPr="009B163A">
        <w:rPr>
          <w:vertAlign w:val="superscript"/>
        </w:rPr>
        <w:t>–1</w:t>
      </w:r>
      <w:r w:rsidR="00CB0272" w:rsidRPr="009B163A">
        <w:t xml:space="preserve">, taking into account </w:t>
      </w:r>
      <w:r w:rsidR="004A6EFD">
        <w:t xml:space="preserve">the </w:t>
      </w:r>
      <w:r w:rsidR="004A6EFD" w:rsidRPr="009B163A">
        <w:t xml:space="preserve">relative energy </w:t>
      </w:r>
      <w:r w:rsidR="004A6EFD">
        <w:t xml:space="preserve">error bars </w:t>
      </w:r>
      <w:r w:rsidR="00CB0272" w:rsidRPr="009B163A">
        <w:t xml:space="preserve">of </w:t>
      </w:r>
      <w:r w:rsidR="00147CE6" w:rsidRPr="007A769A">
        <w:t>±</w:t>
      </w:r>
      <w:bookmarkStart w:id="0" w:name="_GoBack"/>
      <w:bookmarkEnd w:id="0"/>
      <w:r w:rsidR="00147CE6" w:rsidRPr="00147CE6">
        <w:t xml:space="preserve"> </w:t>
      </w:r>
      <w:r w:rsidR="00CB0272" w:rsidRPr="009B163A">
        <w:t>4 kJ mol</w:t>
      </w:r>
      <w:r w:rsidR="00CB0272" w:rsidRPr="009B163A">
        <w:rPr>
          <w:vertAlign w:val="superscript"/>
        </w:rPr>
        <w:t>–1</w:t>
      </w:r>
      <w:r w:rsidR="00CB0272">
        <w:t>.</w:t>
      </w:r>
    </w:p>
    <w:p w14:paraId="3027B26B" w14:textId="77777777" w:rsidR="000633B1" w:rsidRPr="000633B1" w:rsidRDefault="000633B1" w:rsidP="000633B1"/>
    <w:tbl>
      <w:tblPr>
        <w:tblStyle w:val="TableGrid"/>
        <w:tblW w:w="0" w:type="auto"/>
        <w:tblInd w:w="1655" w:type="dxa"/>
        <w:tblLook w:val="04A0" w:firstRow="1" w:lastRow="0" w:firstColumn="1" w:lastColumn="0" w:noHBand="0" w:noVBand="1"/>
      </w:tblPr>
      <w:tblGrid>
        <w:gridCol w:w="990"/>
        <w:gridCol w:w="3060"/>
      </w:tblGrid>
      <w:tr w:rsidR="0082623A" w:rsidRPr="005E19F7" w14:paraId="4AC92636" w14:textId="77777777" w:rsidTr="00427F95">
        <w:trPr>
          <w:trHeight w:val="20"/>
        </w:trPr>
        <w:tc>
          <w:tcPr>
            <w:tcW w:w="990" w:type="dxa"/>
          </w:tcPr>
          <w:p w14:paraId="52A49C49" w14:textId="2FE2EB48" w:rsidR="0082623A" w:rsidRDefault="0082623A" w:rsidP="00427F95">
            <w:pPr>
              <w:spacing w:line="276" w:lineRule="auto"/>
              <w:jc w:val="center"/>
              <w:rPr>
                <w:color w:val="000000"/>
                <w:lang w:val="en-US" w:eastAsia="ru-RU"/>
              </w:rPr>
            </w:pPr>
            <w:r>
              <w:rPr>
                <w:color w:val="000000"/>
                <w:lang w:val="en-US" w:eastAsia="ru-RU"/>
              </w:rPr>
              <w:t>Step</w:t>
            </w:r>
          </w:p>
        </w:tc>
        <w:tc>
          <w:tcPr>
            <w:tcW w:w="3060" w:type="dxa"/>
          </w:tcPr>
          <w:p w14:paraId="100C814D" w14:textId="3E5A046F" w:rsidR="0082623A" w:rsidRPr="00147CE6" w:rsidRDefault="0082623A" w:rsidP="00427F95">
            <w:pPr>
              <w:spacing w:line="276" w:lineRule="auto"/>
              <w:jc w:val="center"/>
              <w:rPr>
                <w:color w:val="000000"/>
                <w:lang w:val="en-US" w:eastAsia="ru-RU"/>
              </w:rPr>
            </w:pPr>
            <w:r w:rsidRPr="00846B44">
              <w:rPr>
                <w:i/>
                <w:color w:val="000000"/>
                <w:lang w:val="en-US" w:eastAsia="ru-RU"/>
              </w:rPr>
              <w:t>k(E)</w:t>
            </w:r>
            <w:r w:rsidRPr="00846B44">
              <w:rPr>
                <w:color w:val="000000"/>
                <w:lang w:val="en-US" w:eastAsia="ru-RU"/>
              </w:rPr>
              <w:t>, s</w:t>
            </w:r>
            <w:r>
              <w:rPr>
                <w:color w:val="000000"/>
                <w:vertAlign w:val="superscript"/>
                <w:lang w:val="en-US" w:eastAsia="ru-RU"/>
              </w:rPr>
              <w:t>–</w:t>
            </w:r>
            <w:r w:rsidRPr="00846B44">
              <w:rPr>
                <w:color w:val="000000"/>
                <w:vertAlign w:val="superscript"/>
                <w:lang w:val="en-US" w:eastAsia="ru-RU"/>
              </w:rPr>
              <w:t>1</w:t>
            </w:r>
          </w:p>
        </w:tc>
      </w:tr>
      <w:tr w:rsidR="0082623A" w:rsidRPr="005E19F7" w14:paraId="6726E188" w14:textId="77777777" w:rsidTr="00427F95">
        <w:trPr>
          <w:trHeight w:val="20"/>
        </w:trPr>
        <w:tc>
          <w:tcPr>
            <w:tcW w:w="990" w:type="dxa"/>
          </w:tcPr>
          <w:p w14:paraId="334A4185" w14:textId="0F2CFDEF" w:rsidR="0082623A" w:rsidRPr="00D2371F" w:rsidRDefault="0082623A" w:rsidP="00427F95">
            <w:pPr>
              <w:spacing w:line="276" w:lineRule="auto"/>
              <w:jc w:val="center"/>
              <w:rPr>
                <w:i/>
                <w:color w:val="000000"/>
                <w:lang w:val="en-US" w:eastAsia="ru-RU"/>
              </w:rPr>
            </w:pPr>
            <w:r w:rsidRPr="00D2371F">
              <w:rPr>
                <w:b/>
                <w:i/>
                <w:color w:val="000000"/>
                <w:lang w:val="en-US" w:eastAsia="ru-RU"/>
              </w:rPr>
              <w:t>i1-p1</w:t>
            </w:r>
          </w:p>
        </w:tc>
        <w:tc>
          <w:tcPr>
            <w:tcW w:w="3060" w:type="dxa"/>
          </w:tcPr>
          <w:p w14:paraId="42C0526C" w14:textId="7F6768F0" w:rsidR="0082623A" w:rsidRPr="00D2371F" w:rsidRDefault="0082623A" w:rsidP="00427F95">
            <w:pPr>
              <w:spacing w:line="276" w:lineRule="auto"/>
              <w:jc w:val="center"/>
              <w:rPr>
                <w:color w:val="000000"/>
                <w:lang w:val="en-US" w:eastAsia="ru-RU"/>
              </w:rPr>
            </w:pPr>
            <w:r w:rsidRPr="00D2371F">
              <w:rPr>
                <w:color w:val="000000"/>
                <w:lang w:val="en-US" w:eastAsia="ru-RU"/>
              </w:rPr>
              <w:t>2.80E+05</w:t>
            </w:r>
            <w:r w:rsidR="00427F95">
              <w:rPr>
                <w:color w:val="000000"/>
                <w:lang w:val="en-US" w:eastAsia="ru-RU"/>
              </w:rPr>
              <w:t xml:space="preserve"> </w:t>
            </w:r>
            <w:r w:rsidRPr="00D2371F">
              <w:rPr>
                <w:color w:val="000000"/>
                <w:lang w:eastAsia="ru-RU"/>
              </w:rPr>
              <w:t xml:space="preserve">– </w:t>
            </w:r>
            <w:r w:rsidR="00427F95">
              <w:rPr>
                <w:color w:val="000000"/>
                <w:lang w:val="en-US" w:eastAsia="ru-RU"/>
              </w:rPr>
              <w:t>1.47E+06</w:t>
            </w:r>
          </w:p>
        </w:tc>
      </w:tr>
      <w:tr w:rsidR="0082623A" w:rsidRPr="005E19F7" w14:paraId="1F5AC7AF" w14:textId="77777777" w:rsidTr="00427F95">
        <w:trPr>
          <w:trHeight w:val="20"/>
        </w:trPr>
        <w:tc>
          <w:tcPr>
            <w:tcW w:w="990" w:type="dxa"/>
          </w:tcPr>
          <w:p w14:paraId="21CBCB26" w14:textId="58521292" w:rsidR="0082623A" w:rsidRPr="00D2371F" w:rsidRDefault="0082623A" w:rsidP="00427F95">
            <w:pPr>
              <w:spacing w:line="276" w:lineRule="auto"/>
              <w:jc w:val="center"/>
              <w:rPr>
                <w:color w:val="000000"/>
                <w:lang w:val="en-US" w:eastAsia="ru-RU"/>
              </w:rPr>
            </w:pPr>
            <w:r w:rsidRPr="00D2371F">
              <w:rPr>
                <w:b/>
                <w:i/>
                <w:color w:val="000000"/>
                <w:lang w:val="en-US" w:eastAsia="ru-RU"/>
              </w:rPr>
              <w:t>i4-p2</w:t>
            </w:r>
          </w:p>
        </w:tc>
        <w:tc>
          <w:tcPr>
            <w:tcW w:w="3060" w:type="dxa"/>
          </w:tcPr>
          <w:p w14:paraId="223D2901" w14:textId="6461A995" w:rsidR="0082623A" w:rsidRPr="00147CE6" w:rsidRDefault="0082623A" w:rsidP="00427F95">
            <w:pPr>
              <w:spacing w:line="276" w:lineRule="auto"/>
              <w:jc w:val="center"/>
              <w:rPr>
                <w:color w:val="000000"/>
                <w:lang w:val="en-US" w:eastAsia="ru-RU"/>
              </w:rPr>
            </w:pPr>
            <w:r w:rsidRPr="00D2371F">
              <w:rPr>
                <w:color w:val="000000"/>
                <w:lang w:val="en-US" w:eastAsia="ru-RU"/>
              </w:rPr>
              <w:t>4.42E+07</w:t>
            </w:r>
            <w:r w:rsidR="00427F95">
              <w:rPr>
                <w:color w:val="000000"/>
                <w:lang w:val="en-US" w:eastAsia="ru-RU"/>
              </w:rPr>
              <w:t xml:space="preserve"> </w:t>
            </w:r>
            <w:r w:rsidRPr="00D2371F">
              <w:rPr>
                <w:color w:val="000000"/>
                <w:lang w:val="en-US" w:eastAsia="ru-RU"/>
              </w:rPr>
              <w:t>–</w:t>
            </w:r>
            <w:r w:rsidRPr="00D2371F">
              <w:rPr>
                <w:color w:val="000000"/>
                <w:lang w:eastAsia="ru-RU"/>
              </w:rPr>
              <w:t xml:space="preserve"> </w:t>
            </w:r>
            <w:r w:rsidRPr="00D2371F">
              <w:rPr>
                <w:color w:val="000000"/>
                <w:lang w:val="en-US" w:eastAsia="ru-RU"/>
              </w:rPr>
              <w:t xml:space="preserve">2.21E+08 </w:t>
            </w:r>
          </w:p>
        </w:tc>
      </w:tr>
      <w:tr w:rsidR="0082623A" w:rsidRPr="00560B56" w14:paraId="3C6CE5CD" w14:textId="77777777" w:rsidTr="00427F95">
        <w:trPr>
          <w:trHeight w:val="20"/>
        </w:trPr>
        <w:tc>
          <w:tcPr>
            <w:tcW w:w="990" w:type="dxa"/>
          </w:tcPr>
          <w:p w14:paraId="78AB4084" w14:textId="580AFB07" w:rsidR="0082623A" w:rsidRPr="00D2371F" w:rsidRDefault="0082623A" w:rsidP="00427F95">
            <w:pPr>
              <w:spacing w:line="276" w:lineRule="auto"/>
              <w:jc w:val="center"/>
              <w:rPr>
                <w:color w:val="000000"/>
                <w:lang w:val="en-US" w:eastAsia="ru-RU"/>
              </w:rPr>
            </w:pPr>
            <w:r w:rsidRPr="00D2371F">
              <w:rPr>
                <w:b/>
                <w:i/>
                <w:color w:val="000000"/>
                <w:lang w:val="en-US" w:eastAsia="ru-RU"/>
              </w:rPr>
              <w:t>i6-p2</w:t>
            </w:r>
          </w:p>
        </w:tc>
        <w:tc>
          <w:tcPr>
            <w:tcW w:w="3060" w:type="dxa"/>
          </w:tcPr>
          <w:p w14:paraId="5CD6EDC7" w14:textId="02094F2A" w:rsidR="0082623A" w:rsidRPr="00D2371F" w:rsidRDefault="0082623A" w:rsidP="00427F95">
            <w:pPr>
              <w:spacing w:line="276" w:lineRule="auto"/>
              <w:jc w:val="center"/>
              <w:rPr>
                <w:rFonts w:ascii="Calibri" w:hAnsi="Calibri" w:cs="Calibri"/>
                <w:color w:val="000000"/>
                <w:lang w:val="en-US" w:eastAsia="ru-RU"/>
              </w:rPr>
            </w:pPr>
            <w:r w:rsidRPr="00D2371F">
              <w:rPr>
                <w:color w:val="000000"/>
                <w:lang w:val="en-US" w:eastAsia="ru-RU"/>
              </w:rPr>
              <w:t xml:space="preserve">1.71E+06 </w:t>
            </w:r>
            <w:r w:rsidRPr="00D2371F">
              <w:rPr>
                <w:rFonts w:ascii="Calibri" w:hAnsi="Calibri" w:cs="Calibri"/>
                <w:color w:val="000000"/>
                <w:lang w:eastAsia="ru-RU"/>
              </w:rPr>
              <w:t xml:space="preserve"> </w:t>
            </w:r>
            <w:r w:rsidRPr="00D2371F">
              <w:rPr>
                <w:color w:val="000000"/>
                <w:lang w:eastAsia="ru-RU"/>
              </w:rPr>
              <w:t xml:space="preserve">– </w:t>
            </w:r>
            <w:r w:rsidRPr="00D2371F">
              <w:rPr>
                <w:color w:val="000000"/>
                <w:lang w:val="en-US" w:eastAsia="ru-RU"/>
              </w:rPr>
              <w:t xml:space="preserve">7.77E+06 </w:t>
            </w:r>
          </w:p>
        </w:tc>
      </w:tr>
      <w:tr w:rsidR="0082623A" w14:paraId="2F4E3DAC" w14:textId="77777777" w:rsidTr="00427F95">
        <w:trPr>
          <w:trHeight w:val="20"/>
        </w:trPr>
        <w:tc>
          <w:tcPr>
            <w:tcW w:w="990" w:type="dxa"/>
          </w:tcPr>
          <w:p w14:paraId="38B8C2A3" w14:textId="0EE6DCF8" w:rsidR="0082623A" w:rsidRPr="00D2371F" w:rsidRDefault="0082623A" w:rsidP="00427F95">
            <w:pPr>
              <w:spacing w:line="276" w:lineRule="auto"/>
              <w:jc w:val="center"/>
              <w:rPr>
                <w:i/>
                <w:color w:val="000000"/>
                <w:lang w:val="en-US" w:eastAsia="ru-RU"/>
              </w:rPr>
            </w:pPr>
            <w:r w:rsidRPr="00D2371F">
              <w:rPr>
                <w:b/>
                <w:i/>
                <w:color w:val="000000"/>
                <w:lang w:val="en-US" w:eastAsia="ru-RU"/>
              </w:rPr>
              <w:t>i5-p3</w:t>
            </w:r>
          </w:p>
        </w:tc>
        <w:tc>
          <w:tcPr>
            <w:tcW w:w="3060" w:type="dxa"/>
          </w:tcPr>
          <w:p w14:paraId="230FC6E6" w14:textId="671CC60B" w:rsidR="0082623A" w:rsidRPr="00D2371F" w:rsidRDefault="0082623A" w:rsidP="00427F95">
            <w:pPr>
              <w:spacing w:line="276" w:lineRule="auto"/>
              <w:jc w:val="center"/>
              <w:rPr>
                <w:color w:val="000000"/>
                <w:lang w:val="en-US" w:eastAsia="ru-RU"/>
              </w:rPr>
            </w:pPr>
            <w:r w:rsidRPr="00D2371F">
              <w:rPr>
                <w:color w:val="000000"/>
                <w:lang w:val="en-US" w:eastAsia="ru-RU"/>
              </w:rPr>
              <w:t xml:space="preserve">1.83E+07 </w:t>
            </w:r>
            <w:r w:rsidRPr="00D2371F">
              <w:rPr>
                <w:color w:val="000000"/>
                <w:vertAlign w:val="superscript"/>
                <w:lang w:eastAsia="ru-RU"/>
              </w:rPr>
              <w:t xml:space="preserve"> </w:t>
            </w:r>
            <w:r w:rsidRPr="00D2371F">
              <w:rPr>
                <w:color w:val="000000"/>
                <w:lang w:eastAsia="ru-RU"/>
              </w:rPr>
              <w:t xml:space="preserve">– </w:t>
            </w:r>
            <w:r w:rsidRPr="00D2371F">
              <w:rPr>
                <w:color w:val="000000"/>
                <w:lang w:val="en-US" w:eastAsia="ru-RU"/>
              </w:rPr>
              <w:t xml:space="preserve">9.16E+07 </w:t>
            </w:r>
          </w:p>
        </w:tc>
      </w:tr>
      <w:tr w:rsidR="0082623A" w:rsidRPr="00560B56" w14:paraId="149F2BEA" w14:textId="77777777" w:rsidTr="00427F95">
        <w:trPr>
          <w:trHeight w:val="20"/>
        </w:trPr>
        <w:tc>
          <w:tcPr>
            <w:tcW w:w="990" w:type="dxa"/>
          </w:tcPr>
          <w:p w14:paraId="67A0BA56" w14:textId="31ABF72D" w:rsidR="0082623A" w:rsidRPr="00D2371F" w:rsidRDefault="0082623A" w:rsidP="00427F95">
            <w:pPr>
              <w:spacing w:line="276" w:lineRule="auto"/>
              <w:jc w:val="center"/>
              <w:rPr>
                <w:i/>
                <w:color w:val="000000"/>
                <w:lang w:val="en-US" w:eastAsia="ru-RU"/>
              </w:rPr>
            </w:pPr>
            <w:r w:rsidRPr="00D2371F">
              <w:rPr>
                <w:b/>
                <w:i/>
                <w:color w:val="000000"/>
                <w:lang w:val="en-US" w:eastAsia="ru-RU"/>
              </w:rPr>
              <w:t>i6-p3</w:t>
            </w:r>
          </w:p>
        </w:tc>
        <w:tc>
          <w:tcPr>
            <w:tcW w:w="3060" w:type="dxa"/>
          </w:tcPr>
          <w:p w14:paraId="1C1960B1" w14:textId="728A0F7C" w:rsidR="0082623A" w:rsidRPr="00D2371F" w:rsidRDefault="0082623A" w:rsidP="00427F95">
            <w:pPr>
              <w:spacing w:line="276" w:lineRule="auto"/>
              <w:jc w:val="center"/>
              <w:rPr>
                <w:color w:val="000000"/>
                <w:lang w:val="ru-RU" w:eastAsia="ru-RU"/>
              </w:rPr>
            </w:pPr>
            <w:r w:rsidRPr="00D2371F">
              <w:rPr>
                <w:color w:val="000000"/>
                <w:lang w:val="en-US" w:eastAsia="ru-RU"/>
              </w:rPr>
              <w:t xml:space="preserve">1.71E+06 </w:t>
            </w:r>
            <w:r w:rsidRPr="00D2371F">
              <w:rPr>
                <w:color w:val="000000"/>
                <w:vertAlign w:val="superscript"/>
                <w:lang w:eastAsia="ru-RU"/>
              </w:rPr>
              <w:t xml:space="preserve"> </w:t>
            </w:r>
            <w:r w:rsidRPr="00D2371F">
              <w:rPr>
                <w:color w:val="000000"/>
                <w:lang w:eastAsia="ru-RU"/>
              </w:rPr>
              <w:t xml:space="preserve">– </w:t>
            </w:r>
            <w:r w:rsidRPr="00D2371F">
              <w:rPr>
                <w:color w:val="000000"/>
                <w:lang w:val="en-US" w:eastAsia="ru-RU"/>
              </w:rPr>
              <w:t xml:space="preserve">7.83E+06 </w:t>
            </w:r>
          </w:p>
        </w:tc>
      </w:tr>
      <w:tr w:rsidR="0082623A" w:rsidRPr="00560B56" w14:paraId="3A95058F" w14:textId="77777777" w:rsidTr="00427F95">
        <w:trPr>
          <w:trHeight w:val="20"/>
        </w:trPr>
        <w:tc>
          <w:tcPr>
            <w:tcW w:w="990" w:type="dxa"/>
          </w:tcPr>
          <w:p w14:paraId="396459AB" w14:textId="40A948F3" w:rsidR="0082623A" w:rsidRPr="00D2371F" w:rsidRDefault="0082623A" w:rsidP="00427F95">
            <w:pPr>
              <w:spacing w:line="276" w:lineRule="auto"/>
              <w:jc w:val="center"/>
              <w:rPr>
                <w:i/>
                <w:color w:val="000000"/>
                <w:lang w:val="en-US" w:eastAsia="ru-RU"/>
              </w:rPr>
            </w:pPr>
            <w:r w:rsidRPr="00D2371F">
              <w:rPr>
                <w:b/>
                <w:i/>
                <w:color w:val="000000"/>
                <w:lang w:val="en-US" w:eastAsia="ru-RU"/>
              </w:rPr>
              <w:t>i4-p4</w:t>
            </w:r>
          </w:p>
        </w:tc>
        <w:tc>
          <w:tcPr>
            <w:tcW w:w="3060" w:type="dxa"/>
          </w:tcPr>
          <w:p w14:paraId="59D0CEA9" w14:textId="5525923C" w:rsidR="0082623A" w:rsidRPr="00D2371F" w:rsidRDefault="0082623A" w:rsidP="00427F95">
            <w:pPr>
              <w:spacing w:line="276" w:lineRule="auto"/>
              <w:jc w:val="center"/>
              <w:rPr>
                <w:color w:val="000000"/>
                <w:lang w:val="ru-RU" w:eastAsia="ru-RU"/>
              </w:rPr>
            </w:pPr>
            <w:r w:rsidRPr="00D2371F">
              <w:rPr>
                <w:color w:val="000000"/>
                <w:lang w:val="en-US" w:eastAsia="ru-RU"/>
              </w:rPr>
              <w:t xml:space="preserve">1.35E+07 </w:t>
            </w:r>
            <w:r w:rsidRPr="00D2371F">
              <w:rPr>
                <w:color w:val="000000"/>
                <w:vertAlign w:val="superscript"/>
                <w:lang w:eastAsia="ru-RU"/>
              </w:rPr>
              <w:t xml:space="preserve"> </w:t>
            </w:r>
            <w:r w:rsidRPr="00D2371F">
              <w:rPr>
                <w:color w:val="000000"/>
                <w:lang w:eastAsia="ru-RU"/>
              </w:rPr>
              <w:t xml:space="preserve">– </w:t>
            </w:r>
            <w:r w:rsidRPr="00D2371F">
              <w:rPr>
                <w:color w:val="000000"/>
                <w:lang w:val="en-US" w:eastAsia="ru-RU"/>
              </w:rPr>
              <w:t>7.14E+07</w:t>
            </w:r>
            <w:r w:rsidRPr="00D2371F">
              <w:rPr>
                <w:rFonts w:ascii="Calibri" w:hAnsi="Calibri" w:cs="Calibri"/>
                <w:color w:val="000000"/>
                <w:lang w:val="en-US" w:eastAsia="ru-RU"/>
              </w:rPr>
              <w:t xml:space="preserve"> </w:t>
            </w:r>
          </w:p>
        </w:tc>
      </w:tr>
      <w:tr w:rsidR="0082623A" w:rsidRPr="00560B56" w14:paraId="464EE20F" w14:textId="77777777" w:rsidTr="00427F95">
        <w:trPr>
          <w:trHeight w:val="20"/>
        </w:trPr>
        <w:tc>
          <w:tcPr>
            <w:tcW w:w="990" w:type="dxa"/>
          </w:tcPr>
          <w:p w14:paraId="02030277" w14:textId="0BC08E24" w:rsidR="0082623A" w:rsidRPr="00D2371F" w:rsidRDefault="0082623A" w:rsidP="00427F95">
            <w:pPr>
              <w:spacing w:line="276" w:lineRule="auto"/>
              <w:jc w:val="center"/>
              <w:rPr>
                <w:i/>
                <w:color w:val="000000"/>
                <w:lang w:val="en-US" w:eastAsia="ru-RU"/>
              </w:rPr>
            </w:pPr>
            <w:r w:rsidRPr="00D2371F">
              <w:rPr>
                <w:b/>
                <w:i/>
                <w:color w:val="000000"/>
                <w:lang w:val="en-US" w:eastAsia="ru-RU"/>
              </w:rPr>
              <w:t>i7-p4</w:t>
            </w:r>
          </w:p>
        </w:tc>
        <w:tc>
          <w:tcPr>
            <w:tcW w:w="3060" w:type="dxa"/>
          </w:tcPr>
          <w:p w14:paraId="48823598" w14:textId="77AFA62B" w:rsidR="0082623A" w:rsidRPr="00D2371F" w:rsidRDefault="0082623A" w:rsidP="00427F95">
            <w:pPr>
              <w:spacing w:line="276" w:lineRule="auto"/>
              <w:jc w:val="center"/>
              <w:rPr>
                <w:color w:val="000000"/>
                <w:lang w:val="ru-RU" w:eastAsia="ru-RU"/>
              </w:rPr>
            </w:pPr>
            <w:r w:rsidRPr="00D2371F">
              <w:rPr>
                <w:color w:val="000000"/>
                <w:lang w:val="en-US" w:eastAsia="ru-RU"/>
              </w:rPr>
              <w:t xml:space="preserve">8.82E+06 </w:t>
            </w:r>
            <w:r w:rsidRPr="00D2371F">
              <w:rPr>
                <w:color w:val="000000"/>
                <w:vertAlign w:val="superscript"/>
                <w:lang w:eastAsia="ru-RU"/>
              </w:rPr>
              <w:t xml:space="preserve"> </w:t>
            </w:r>
            <w:r w:rsidRPr="00D2371F">
              <w:rPr>
                <w:color w:val="000000"/>
                <w:lang w:eastAsia="ru-RU"/>
              </w:rPr>
              <w:t xml:space="preserve">– </w:t>
            </w:r>
            <w:r w:rsidRPr="00D2371F">
              <w:rPr>
                <w:color w:val="000000"/>
                <w:lang w:val="en-US" w:eastAsia="ru-RU"/>
              </w:rPr>
              <w:t xml:space="preserve">4.87E+07 </w:t>
            </w:r>
          </w:p>
        </w:tc>
      </w:tr>
      <w:tr w:rsidR="0082623A" w:rsidRPr="00560B56" w14:paraId="1B215A54" w14:textId="77777777" w:rsidTr="00427F95">
        <w:trPr>
          <w:trHeight w:val="20"/>
        </w:trPr>
        <w:tc>
          <w:tcPr>
            <w:tcW w:w="990" w:type="dxa"/>
          </w:tcPr>
          <w:p w14:paraId="5B43421F" w14:textId="34F266F1" w:rsidR="0082623A" w:rsidRPr="00D2371F" w:rsidRDefault="0082623A" w:rsidP="00427F95">
            <w:pPr>
              <w:spacing w:line="276" w:lineRule="auto"/>
              <w:jc w:val="center"/>
              <w:rPr>
                <w:i/>
                <w:color w:val="000000"/>
                <w:lang w:val="en-US" w:eastAsia="ru-RU"/>
              </w:rPr>
            </w:pPr>
            <w:r w:rsidRPr="00D2371F">
              <w:rPr>
                <w:b/>
                <w:i/>
                <w:color w:val="000000"/>
                <w:lang w:val="en-US" w:eastAsia="ru-RU"/>
              </w:rPr>
              <w:t>i5-p5</w:t>
            </w:r>
          </w:p>
        </w:tc>
        <w:tc>
          <w:tcPr>
            <w:tcW w:w="3060" w:type="dxa"/>
          </w:tcPr>
          <w:p w14:paraId="3E4C95F3" w14:textId="51740B59" w:rsidR="0082623A" w:rsidRPr="00D2371F" w:rsidRDefault="0082623A" w:rsidP="00427F95">
            <w:pPr>
              <w:spacing w:line="276" w:lineRule="auto"/>
              <w:jc w:val="center"/>
              <w:rPr>
                <w:color w:val="000000"/>
                <w:lang w:val="ru-RU" w:eastAsia="ru-RU"/>
              </w:rPr>
            </w:pPr>
            <w:r w:rsidRPr="00D2371F">
              <w:rPr>
                <w:color w:val="000000"/>
                <w:lang w:val="en-US" w:eastAsia="ru-RU"/>
              </w:rPr>
              <w:t xml:space="preserve">9.54E+06 </w:t>
            </w:r>
            <w:r w:rsidRPr="00D2371F">
              <w:rPr>
                <w:color w:val="000000"/>
                <w:lang w:eastAsia="ru-RU"/>
              </w:rPr>
              <w:t xml:space="preserve"> – </w:t>
            </w:r>
            <w:r w:rsidRPr="00D2371F">
              <w:rPr>
                <w:color w:val="000000"/>
                <w:lang w:val="en-US" w:eastAsia="ru-RU"/>
              </w:rPr>
              <w:t xml:space="preserve">5.10E+07 </w:t>
            </w:r>
          </w:p>
        </w:tc>
      </w:tr>
      <w:tr w:rsidR="0082623A" w:rsidRPr="00560B56" w14:paraId="59A087FD" w14:textId="77777777" w:rsidTr="00427F95">
        <w:trPr>
          <w:trHeight w:val="20"/>
        </w:trPr>
        <w:tc>
          <w:tcPr>
            <w:tcW w:w="990" w:type="dxa"/>
          </w:tcPr>
          <w:p w14:paraId="69931431" w14:textId="349E1740" w:rsidR="0082623A" w:rsidRPr="00D2371F" w:rsidRDefault="0082623A" w:rsidP="00427F95">
            <w:pPr>
              <w:spacing w:line="276" w:lineRule="auto"/>
              <w:jc w:val="center"/>
              <w:rPr>
                <w:i/>
                <w:color w:val="000000"/>
                <w:lang w:val="en-US" w:eastAsia="ru-RU"/>
              </w:rPr>
            </w:pPr>
            <w:r w:rsidRPr="00D2371F">
              <w:rPr>
                <w:b/>
                <w:i/>
                <w:color w:val="000000"/>
                <w:lang w:val="en-US" w:eastAsia="ru-RU"/>
              </w:rPr>
              <w:t>i8-p5</w:t>
            </w:r>
          </w:p>
        </w:tc>
        <w:tc>
          <w:tcPr>
            <w:tcW w:w="3060" w:type="dxa"/>
          </w:tcPr>
          <w:p w14:paraId="4A7A872C" w14:textId="1E8A1FC9" w:rsidR="0082623A" w:rsidRPr="00D2371F" w:rsidRDefault="0082623A" w:rsidP="00427F95">
            <w:pPr>
              <w:spacing w:line="276" w:lineRule="auto"/>
              <w:jc w:val="center"/>
              <w:rPr>
                <w:color w:val="000000"/>
                <w:lang w:val="ru-RU" w:eastAsia="ru-RU"/>
              </w:rPr>
            </w:pPr>
            <w:r w:rsidRPr="00D2371F">
              <w:rPr>
                <w:color w:val="000000"/>
                <w:lang w:val="en-US" w:eastAsia="ru-RU"/>
              </w:rPr>
              <w:t xml:space="preserve">3.77E+06 </w:t>
            </w:r>
            <w:r w:rsidRPr="00D2371F">
              <w:rPr>
                <w:color w:val="000000"/>
                <w:vertAlign w:val="superscript"/>
                <w:lang w:eastAsia="ru-RU"/>
              </w:rPr>
              <w:t xml:space="preserve"> </w:t>
            </w:r>
            <w:r w:rsidRPr="00D2371F">
              <w:rPr>
                <w:color w:val="000000"/>
                <w:lang w:eastAsia="ru-RU"/>
              </w:rPr>
              <w:t xml:space="preserve">– </w:t>
            </w:r>
            <w:r w:rsidRPr="00D2371F">
              <w:rPr>
                <w:color w:val="000000"/>
                <w:lang w:val="en-US" w:eastAsia="ru-RU"/>
              </w:rPr>
              <w:t xml:space="preserve">2.14E+07 </w:t>
            </w:r>
          </w:p>
        </w:tc>
      </w:tr>
      <w:tr w:rsidR="0082623A" w:rsidRPr="00DB7907" w14:paraId="29283216" w14:textId="77777777" w:rsidTr="00427F95">
        <w:trPr>
          <w:trHeight w:val="20"/>
        </w:trPr>
        <w:tc>
          <w:tcPr>
            <w:tcW w:w="990" w:type="dxa"/>
          </w:tcPr>
          <w:p w14:paraId="7E8DC90D" w14:textId="7EE69902" w:rsidR="0082623A" w:rsidRPr="00D2371F" w:rsidRDefault="0082623A" w:rsidP="00427F95">
            <w:pPr>
              <w:spacing w:line="276" w:lineRule="auto"/>
              <w:jc w:val="center"/>
              <w:rPr>
                <w:i/>
                <w:color w:val="000000"/>
                <w:lang w:val="en-US" w:eastAsia="ru-RU"/>
              </w:rPr>
            </w:pPr>
            <w:r w:rsidRPr="00D2371F">
              <w:rPr>
                <w:b/>
                <w:i/>
                <w:color w:val="000000"/>
                <w:lang w:val="en-US" w:eastAsia="ru-RU"/>
              </w:rPr>
              <w:t>i2-p6</w:t>
            </w:r>
          </w:p>
        </w:tc>
        <w:tc>
          <w:tcPr>
            <w:tcW w:w="3060" w:type="dxa"/>
          </w:tcPr>
          <w:p w14:paraId="2066F741" w14:textId="5E735BBC" w:rsidR="0082623A" w:rsidRPr="00D2371F" w:rsidRDefault="0082623A" w:rsidP="00427F95">
            <w:pPr>
              <w:spacing w:line="276" w:lineRule="auto"/>
              <w:jc w:val="center"/>
              <w:rPr>
                <w:color w:val="000000"/>
                <w:lang w:val="ru-RU" w:eastAsia="ru-RU"/>
              </w:rPr>
            </w:pPr>
            <w:r w:rsidRPr="00D2371F">
              <w:rPr>
                <w:color w:val="000000"/>
                <w:lang w:val="en-US" w:eastAsia="ru-RU"/>
              </w:rPr>
              <w:t xml:space="preserve">7.66E+04 </w:t>
            </w:r>
            <w:r w:rsidRPr="00D2371F">
              <w:rPr>
                <w:color w:val="000000"/>
                <w:vertAlign w:val="superscript"/>
                <w:lang w:eastAsia="ru-RU"/>
              </w:rPr>
              <w:t xml:space="preserve"> </w:t>
            </w:r>
            <w:r w:rsidRPr="00D2371F">
              <w:rPr>
                <w:color w:val="000000"/>
                <w:lang w:eastAsia="ru-RU"/>
              </w:rPr>
              <w:t xml:space="preserve">– </w:t>
            </w:r>
            <w:r w:rsidRPr="00D2371F">
              <w:rPr>
                <w:color w:val="000000"/>
                <w:lang w:val="en-US" w:eastAsia="ru-RU"/>
              </w:rPr>
              <w:t xml:space="preserve">7.50E+05 </w:t>
            </w:r>
          </w:p>
        </w:tc>
      </w:tr>
      <w:tr w:rsidR="0082623A" w:rsidRPr="00DB7907" w14:paraId="79362044" w14:textId="77777777" w:rsidTr="00427F95">
        <w:trPr>
          <w:trHeight w:val="20"/>
        </w:trPr>
        <w:tc>
          <w:tcPr>
            <w:tcW w:w="990" w:type="dxa"/>
          </w:tcPr>
          <w:p w14:paraId="061635AF" w14:textId="3E2B3BDF" w:rsidR="0082623A" w:rsidRPr="00D2371F" w:rsidRDefault="0082623A" w:rsidP="00427F95">
            <w:pPr>
              <w:spacing w:line="240" w:lineRule="auto"/>
              <w:jc w:val="center"/>
              <w:rPr>
                <w:i/>
                <w:color w:val="000000"/>
                <w:lang w:val="en-US" w:eastAsia="ru-RU"/>
              </w:rPr>
            </w:pPr>
            <w:r w:rsidRPr="00D2371F">
              <w:rPr>
                <w:b/>
                <w:i/>
                <w:color w:val="000000"/>
                <w:lang w:val="en-US" w:eastAsia="ru-RU"/>
              </w:rPr>
              <w:t>i3-p6</w:t>
            </w:r>
          </w:p>
        </w:tc>
        <w:tc>
          <w:tcPr>
            <w:tcW w:w="3060" w:type="dxa"/>
          </w:tcPr>
          <w:p w14:paraId="1D163D30" w14:textId="5007B8BC" w:rsidR="0082623A" w:rsidRPr="00D2371F" w:rsidRDefault="0082623A" w:rsidP="00427F95">
            <w:pPr>
              <w:spacing w:line="240" w:lineRule="auto"/>
              <w:jc w:val="center"/>
              <w:rPr>
                <w:color w:val="000000"/>
                <w:lang w:val="ru-RU" w:eastAsia="ru-RU"/>
              </w:rPr>
            </w:pPr>
            <w:r w:rsidRPr="00D2371F">
              <w:rPr>
                <w:color w:val="000000"/>
                <w:lang w:val="en-US" w:eastAsia="ru-RU"/>
              </w:rPr>
              <w:t xml:space="preserve">4.68E+04 </w:t>
            </w:r>
            <w:r w:rsidRPr="00D2371F">
              <w:rPr>
                <w:color w:val="000000"/>
                <w:vertAlign w:val="superscript"/>
                <w:lang w:eastAsia="ru-RU"/>
              </w:rPr>
              <w:t xml:space="preserve"> </w:t>
            </w:r>
            <w:r w:rsidRPr="00D2371F">
              <w:rPr>
                <w:color w:val="000000"/>
                <w:lang w:eastAsia="ru-RU"/>
              </w:rPr>
              <w:t>– 4.62E+05</w:t>
            </w:r>
            <w:r w:rsidRPr="00D2371F">
              <w:rPr>
                <w:color w:val="000000"/>
                <w:lang w:val="en-US" w:eastAsia="ru-RU"/>
              </w:rPr>
              <w:t xml:space="preserve"> </w:t>
            </w:r>
          </w:p>
        </w:tc>
      </w:tr>
    </w:tbl>
    <w:p w14:paraId="1003830B" w14:textId="000D1990" w:rsidR="00CB0272" w:rsidRDefault="00CB0272" w:rsidP="00881067">
      <w:pPr>
        <w:pStyle w:val="References"/>
        <w:spacing w:before="0"/>
        <w:ind w:left="0" w:firstLine="0"/>
        <w:rPr>
          <w:lang w:val="en-US"/>
        </w:rPr>
      </w:pPr>
    </w:p>
    <w:p w14:paraId="119A6329" w14:textId="349A9441" w:rsidR="00CB0272" w:rsidRDefault="00CB0272" w:rsidP="00CB0272">
      <w:pPr>
        <w:rPr>
          <w:lang w:val="en-US"/>
        </w:rPr>
      </w:pPr>
    </w:p>
    <w:p w14:paraId="29364DAB" w14:textId="496EA557" w:rsidR="00CB0272" w:rsidRDefault="00CB0272" w:rsidP="00CB0272">
      <w:pPr>
        <w:tabs>
          <w:tab w:val="left" w:pos="3360"/>
        </w:tabs>
        <w:rPr>
          <w:lang w:val="en-US"/>
        </w:rPr>
      </w:pPr>
      <w:r>
        <w:rPr>
          <w:lang w:val="en-US"/>
        </w:rPr>
        <w:tab/>
      </w:r>
    </w:p>
    <w:p w14:paraId="34C9C8D5" w14:textId="77777777" w:rsidR="00CB0272" w:rsidRDefault="00CB0272">
      <w:pPr>
        <w:spacing w:after="160" w:line="259" w:lineRule="auto"/>
        <w:rPr>
          <w:lang w:val="en-US"/>
        </w:rPr>
      </w:pPr>
      <w:r>
        <w:rPr>
          <w:lang w:val="en-US"/>
        </w:rPr>
        <w:br w:type="page"/>
      </w:r>
    </w:p>
    <w:p w14:paraId="5A3BF68F" w14:textId="072943D2" w:rsidR="00CB0272" w:rsidRPr="00845BD3" w:rsidRDefault="00845BD3" w:rsidP="006703A4">
      <w:pPr>
        <w:pStyle w:val="Heading2"/>
        <w:rPr>
          <w:b w:val="0"/>
          <w:i w:val="0"/>
          <w:lang w:val="en-US"/>
        </w:rPr>
      </w:pPr>
      <w:r w:rsidRPr="00845BD3">
        <w:rPr>
          <w:b w:val="0"/>
          <w:i w:val="0"/>
        </w:rPr>
        <w:lastRenderedPageBreak/>
        <w:t>Table S</w:t>
      </w:r>
      <w:r>
        <w:rPr>
          <w:b w:val="0"/>
          <w:i w:val="0"/>
        </w:rPr>
        <w:t>4</w:t>
      </w:r>
      <w:r w:rsidRPr="00845BD3">
        <w:rPr>
          <w:b w:val="0"/>
          <w:i w:val="0"/>
        </w:rPr>
        <w:t>. T</w:t>
      </w:r>
      <w:r w:rsidR="00CB0272" w:rsidRPr="00845BD3">
        <w:rPr>
          <w:b w:val="0"/>
          <w:i w:val="0"/>
        </w:rPr>
        <w:t xml:space="preserve">otal </w:t>
      </w:r>
      <w:r w:rsidR="00BC06F6" w:rsidRPr="00845BD3">
        <w:rPr>
          <w:b w:val="0"/>
          <w:i w:val="0"/>
        </w:rPr>
        <w:t xml:space="preserve">rates of formation for </w:t>
      </w:r>
      <w:r w:rsidR="00CB0272" w:rsidRPr="00845BD3">
        <w:rPr>
          <w:b w:val="0"/>
          <w:i w:val="0"/>
        </w:rPr>
        <w:t xml:space="preserve">products </w:t>
      </w:r>
      <w:r w:rsidR="00CB0272" w:rsidRPr="00845BD3">
        <w:rPr>
          <w:i w:val="0"/>
        </w:rPr>
        <w:t>p2</w:t>
      </w:r>
      <w:r w:rsidR="00CB0272" w:rsidRPr="00845BD3">
        <w:rPr>
          <w:b w:val="0"/>
          <w:i w:val="0"/>
        </w:rPr>
        <w:t xml:space="preserve"> and </w:t>
      </w:r>
      <w:r w:rsidR="00CB0272" w:rsidRPr="00845BD3">
        <w:rPr>
          <w:i w:val="0"/>
        </w:rPr>
        <w:t>p3</w:t>
      </w:r>
      <w:r w:rsidR="00CB0272" w:rsidRPr="00845BD3">
        <w:rPr>
          <w:b w:val="0"/>
          <w:i w:val="0"/>
        </w:rPr>
        <w:t xml:space="preserve"> </w:t>
      </w:r>
      <w:r w:rsidR="002812E8" w:rsidRPr="00845BD3">
        <w:rPr>
          <w:b w:val="0"/>
          <w:i w:val="0"/>
        </w:rPr>
        <w:t>from</w:t>
      </w:r>
      <w:r w:rsidR="00CB0272" w:rsidRPr="00845BD3">
        <w:rPr>
          <w:b w:val="0"/>
          <w:i w:val="0"/>
        </w:rPr>
        <w:t xml:space="preserve"> </w:t>
      </w:r>
      <w:r w:rsidR="00CB0272" w:rsidRPr="00845BD3">
        <w:rPr>
          <w:i w:val="0"/>
        </w:rPr>
        <w:t>i6</w:t>
      </w:r>
      <w:r w:rsidR="00CC372E" w:rsidRPr="00845BD3">
        <w:rPr>
          <w:b w:val="0"/>
          <w:lang w:val="en-US"/>
        </w:rPr>
        <w:t xml:space="preserve"> </w:t>
      </w:r>
      <w:r w:rsidR="00CC372E" w:rsidRPr="00845BD3">
        <w:rPr>
          <w:b w:val="0"/>
          <w:i w:val="0"/>
          <w:lang w:val="en-US"/>
        </w:rPr>
        <w:t>(</w:t>
      </w:r>
      <w:proofErr w:type="spellStart"/>
      <w:r w:rsidR="00CC372E" w:rsidRPr="00845BD3">
        <w:rPr>
          <w:b w:val="0"/>
          <w:i w:val="0"/>
          <w:lang w:val="en-US"/>
        </w:rPr>
        <w:t>E</w:t>
      </w:r>
      <w:r w:rsidR="00CC372E" w:rsidRPr="00845BD3">
        <w:rPr>
          <w:b w:val="0"/>
          <w:i w:val="0"/>
          <w:vertAlign w:val="subscript"/>
          <w:lang w:val="en-US"/>
        </w:rPr>
        <w:t>col</w:t>
      </w:r>
      <w:proofErr w:type="spellEnd"/>
      <w:r w:rsidR="00CC372E" w:rsidRPr="00845BD3">
        <w:rPr>
          <w:b w:val="0"/>
          <w:i w:val="0"/>
          <w:lang w:val="en-US"/>
        </w:rPr>
        <w:t xml:space="preserve"> = 37 kJ mol</w:t>
      </w:r>
      <w:r w:rsidR="00CC372E" w:rsidRPr="00845BD3">
        <w:rPr>
          <w:b w:val="0"/>
          <w:i w:val="0"/>
          <w:vertAlign w:val="superscript"/>
          <w:lang w:val="en-US"/>
        </w:rPr>
        <w:t>-1</w:t>
      </w:r>
      <w:r w:rsidR="00CC372E" w:rsidRPr="00845BD3">
        <w:rPr>
          <w:b w:val="0"/>
          <w:i w:val="0"/>
          <w:lang w:val="en-US"/>
        </w:rPr>
        <w:t>) depending on varying energies of critical transition states</w:t>
      </w:r>
      <w:r w:rsidR="005870FE">
        <w:rPr>
          <w:b w:val="0"/>
          <w:i w:val="0"/>
          <w:lang w:val="en-US"/>
        </w:rPr>
        <w:t xml:space="preserve"> evaluated using steady-state approximation</w:t>
      </w:r>
      <w:r>
        <w:rPr>
          <w:b w:val="0"/>
          <w:i w:val="0"/>
          <w:lang w:val="en-US"/>
        </w:rPr>
        <w:t>.</w:t>
      </w:r>
    </w:p>
    <w:tbl>
      <w:tblPr>
        <w:tblStyle w:val="TableGrid"/>
        <w:tblW w:w="0" w:type="auto"/>
        <w:tblInd w:w="0" w:type="dxa"/>
        <w:tblLook w:val="04A0" w:firstRow="1" w:lastRow="0" w:firstColumn="1" w:lastColumn="0" w:noHBand="0" w:noVBand="1"/>
      </w:tblPr>
      <w:tblGrid>
        <w:gridCol w:w="809"/>
        <w:gridCol w:w="923"/>
        <w:gridCol w:w="923"/>
        <w:gridCol w:w="923"/>
        <w:gridCol w:w="923"/>
        <w:gridCol w:w="923"/>
        <w:gridCol w:w="923"/>
        <w:gridCol w:w="923"/>
        <w:gridCol w:w="923"/>
        <w:gridCol w:w="923"/>
        <w:gridCol w:w="234"/>
      </w:tblGrid>
      <w:tr w:rsidR="00CC372E" w14:paraId="33D6CE15" w14:textId="77777777" w:rsidTr="00991350">
        <w:trPr>
          <w:gridAfter w:val="1"/>
          <w:wAfter w:w="234" w:type="dxa"/>
        </w:trPr>
        <w:tc>
          <w:tcPr>
            <w:tcW w:w="809" w:type="dxa"/>
          </w:tcPr>
          <w:p w14:paraId="7863115B" w14:textId="4C2CE6C4" w:rsidR="00CC372E" w:rsidRPr="00CC372E" w:rsidRDefault="00CC372E" w:rsidP="00CC372E">
            <w:pPr>
              <w:tabs>
                <w:tab w:val="left" w:pos="3360"/>
              </w:tabs>
              <w:spacing w:line="240" w:lineRule="auto"/>
              <w:rPr>
                <w:lang w:val="en-US"/>
              </w:rPr>
            </w:pPr>
            <w:r w:rsidRPr="00CC372E">
              <w:rPr>
                <w:lang w:val="en-US"/>
              </w:rPr>
              <w:t>TS</w:t>
            </w:r>
          </w:p>
        </w:tc>
        <w:tc>
          <w:tcPr>
            <w:tcW w:w="8307" w:type="dxa"/>
            <w:gridSpan w:val="9"/>
          </w:tcPr>
          <w:p w14:paraId="45FA713B" w14:textId="5F7649DB" w:rsidR="00CC372E" w:rsidRPr="00CC372E" w:rsidRDefault="00CC372E" w:rsidP="00CC372E">
            <w:pPr>
              <w:tabs>
                <w:tab w:val="left" w:pos="3360"/>
              </w:tabs>
              <w:spacing w:line="240" w:lineRule="auto"/>
              <w:jc w:val="center"/>
              <w:rPr>
                <w:vertAlign w:val="superscript"/>
                <w:lang w:val="en-US"/>
              </w:rPr>
            </w:pPr>
            <w:r>
              <w:rPr>
                <w:lang w:val="en-US"/>
              </w:rPr>
              <w:t>Relative Energy, kJ mol</w:t>
            </w:r>
            <w:r>
              <w:rPr>
                <w:vertAlign w:val="superscript"/>
                <w:lang w:val="en-US"/>
              </w:rPr>
              <w:t>-1</w:t>
            </w:r>
          </w:p>
        </w:tc>
      </w:tr>
      <w:tr w:rsidR="00DE78AB" w14:paraId="419AC295" w14:textId="77777777" w:rsidTr="00991350">
        <w:tc>
          <w:tcPr>
            <w:tcW w:w="809" w:type="dxa"/>
          </w:tcPr>
          <w:p w14:paraId="53C333A7" w14:textId="33797DED" w:rsidR="00DE78AB" w:rsidRPr="00CC372E" w:rsidRDefault="00DE78AB" w:rsidP="00DE78AB">
            <w:pPr>
              <w:tabs>
                <w:tab w:val="left" w:pos="3360"/>
              </w:tabs>
              <w:spacing w:line="240" w:lineRule="auto"/>
              <w:rPr>
                <w:lang w:val="en-US"/>
              </w:rPr>
            </w:pPr>
            <w:r w:rsidRPr="00CC372E">
              <w:rPr>
                <w:b/>
                <w:lang w:val="en-US"/>
              </w:rPr>
              <w:t>i4–i6</w:t>
            </w:r>
          </w:p>
        </w:tc>
        <w:tc>
          <w:tcPr>
            <w:tcW w:w="923" w:type="dxa"/>
          </w:tcPr>
          <w:p w14:paraId="02A17021" w14:textId="2132D734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-95</w:t>
            </w:r>
          </w:p>
        </w:tc>
        <w:tc>
          <w:tcPr>
            <w:tcW w:w="923" w:type="dxa"/>
          </w:tcPr>
          <w:p w14:paraId="06574908" w14:textId="324CE8DB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-91</w:t>
            </w:r>
          </w:p>
        </w:tc>
        <w:tc>
          <w:tcPr>
            <w:tcW w:w="923" w:type="dxa"/>
          </w:tcPr>
          <w:p w14:paraId="5D995D5F" w14:textId="6A717571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-99</w:t>
            </w:r>
          </w:p>
        </w:tc>
        <w:tc>
          <w:tcPr>
            <w:tcW w:w="923" w:type="dxa"/>
          </w:tcPr>
          <w:p w14:paraId="5F9FEF73" w14:textId="4869C0D3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-95</w:t>
            </w:r>
          </w:p>
        </w:tc>
        <w:tc>
          <w:tcPr>
            <w:tcW w:w="923" w:type="dxa"/>
          </w:tcPr>
          <w:p w14:paraId="15B1F98E" w14:textId="659E2F0C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-95</w:t>
            </w:r>
          </w:p>
        </w:tc>
        <w:tc>
          <w:tcPr>
            <w:tcW w:w="923" w:type="dxa"/>
          </w:tcPr>
          <w:p w14:paraId="67BF69D7" w14:textId="7D6E17B4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-91</w:t>
            </w:r>
          </w:p>
        </w:tc>
        <w:tc>
          <w:tcPr>
            <w:tcW w:w="923" w:type="dxa"/>
          </w:tcPr>
          <w:p w14:paraId="354C5238" w14:textId="0F799380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-99</w:t>
            </w:r>
          </w:p>
        </w:tc>
        <w:tc>
          <w:tcPr>
            <w:tcW w:w="923" w:type="dxa"/>
          </w:tcPr>
          <w:p w14:paraId="4BFB0483" w14:textId="5CC968ED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-91</w:t>
            </w:r>
          </w:p>
        </w:tc>
        <w:tc>
          <w:tcPr>
            <w:tcW w:w="923" w:type="dxa"/>
          </w:tcPr>
          <w:p w14:paraId="77E8EB14" w14:textId="6A623CFC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-99</w:t>
            </w:r>
          </w:p>
        </w:tc>
        <w:tc>
          <w:tcPr>
            <w:tcW w:w="234" w:type="dxa"/>
            <w:tcBorders>
              <w:top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3D8F6822" w14:textId="77777777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</w:p>
        </w:tc>
      </w:tr>
      <w:tr w:rsidR="00DE78AB" w14:paraId="119B0A74" w14:textId="77777777" w:rsidTr="00991350">
        <w:tc>
          <w:tcPr>
            <w:tcW w:w="809" w:type="dxa"/>
          </w:tcPr>
          <w:p w14:paraId="6927ACFC" w14:textId="56775680" w:rsidR="00DE78AB" w:rsidRPr="00CC372E" w:rsidRDefault="00DE78AB" w:rsidP="00DE78AB">
            <w:pPr>
              <w:tabs>
                <w:tab w:val="left" w:pos="3360"/>
              </w:tabs>
              <w:spacing w:line="240" w:lineRule="auto"/>
              <w:rPr>
                <w:lang w:val="en-US"/>
              </w:rPr>
            </w:pPr>
            <w:r w:rsidRPr="00CC372E">
              <w:rPr>
                <w:b/>
                <w:lang w:val="en-US"/>
              </w:rPr>
              <w:t>i6–p3</w:t>
            </w:r>
          </w:p>
        </w:tc>
        <w:tc>
          <w:tcPr>
            <w:tcW w:w="923" w:type="dxa"/>
          </w:tcPr>
          <w:p w14:paraId="32243E1A" w14:textId="6537122D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-105</w:t>
            </w:r>
          </w:p>
        </w:tc>
        <w:tc>
          <w:tcPr>
            <w:tcW w:w="923" w:type="dxa"/>
          </w:tcPr>
          <w:p w14:paraId="336F3D45" w14:textId="7818C408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-105</w:t>
            </w:r>
          </w:p>
        </w:tc>
        <w:tc>
          <w:tcPr>
            <w:tcW w:w="923" w:type="dxa"/>
          </w:tcPr>
          <w:p w14:paraId="4D8E4107" w14:textId="6F727F81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-105</w:t>
            </w:r>
          </w:p>
        </w:tc>
        <w:tc>
          <w:tcPr>
            <w:tcW w:w="923" w:type="dxa"/>
          </w:tcPr>
          <w:p w14:paraId="656195E3" w14:textId="69FAB584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-101</w:t>
            </w:r>
          </w:p>
        </w:tc>
        <w:tc>
          <w:tcPr>
            <w:tcW w:w="923" w:type="dxa"/>
          </w:tcPr>
          <w:p w14:paraId="6BC01854" w14:textId="733D6819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-109</w:t>
            </w:r>
          </w:p>
        </w:tc>
        <w:tc>
          <w:tcPr>
            <w:tcW w:w="923" w:type="dxa"/>
          </w:tcPr>
          <w:p w14:paraId="437239D0" w14:textId="2F0BA94D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-101</w:t>
            </w:r>
          </w:p>
        </w:tc>
        <w:tc>
          <w:tcPr>
            <w:tcW w:w="923" w:type="dxa"/>
          </w:tcPr>
          <w:p w14:paraId="1020BE9A" w14:textId="582FAE4E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-109</w:t>
            </w:r>
          </w:p>
        </w:tc>
        <w:tc>
          <w:tcPr>
            <w:tcW w:w="923" w:type="dxa"/>
          </w:tcPr>
          <w:p w14:paraId="533CCBD9" w14:textId="5B04AE03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-109</w:t>
            </w:r>
          </w:p>
        </w:tc>
        <w:tc>
          <w:tcPr>
            <w:tcW w:w="923" w:type="dxa"/>
          </w:tcPr>
          <w:p w14:paraId="5E651C9F" w14:textId="436FCDD4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-101</w:t>
            </w:r>
          </w:p>
        </w:tc>
        <w:tc>
          <w:tcPr>
            <w:tcW w:w="234" w:type="dxa"/>
            <w:tcBorders>
              <w:top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6807E2F7" w14:textId="77777777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</w:p>
        </w:tc>
      </w:tr>
      <w:tr w:rsidR="00DE78AB" w14:paraId="6FA6F505" w14:textId="77777777" w:rsidTr="00991350">
        <w:tc>
          <w:tcPr>
            <w:tcW w:w="809" w:type="dxa"/>
          </w:tcPr>
          <w:p w14:paraId="03ECCD20" w14:textId="62A59E9E" w:rsidR="00DE78AB" w:rsidRPr="00CC372E" w:rsidRDefault="00DE78AB" w:rsidP="00DE78AB">
            <w:pPr>
              <w:tabs>
                <w:tab w:val="left" w:pos="3360"/>
              </w:tabs>
              <w:spacing w:line="240" w:lineRule="auto"/>
              <w:rPr>
                <w:lang w:val="en-US"/>
              </w:rPr>
            </w:pPr>
            <w:r w:rsidRPr="00CC372E">
              <w:rPr>
                <w:b/>
                <w:lang w:val="en-US"/>
              </w:rPr>
              <w:t>i6–p2</w:t>
            </w:r>
          </w:p>
        </w:tc>
        <w:tc>
          <w:tcPr>
            <w:tcW w:w="923" w:type="dxa"/>
          </w:tcPr>
          <w:p w14:paraId="2E85F4F5" w14:textId="189B1839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-106</w:t>
            </w:r>
          </w:p>
        </w:tc>
        <w:tc>
          <w:tcPr>
            <w:tcW w:w="923" w:type="dxa"/>
          </w:tcPr>
          <w:p w14:paraId="6413148C" w14:textId="6925544D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-106</w:t>
            </w:r>
          </w:p>
        </w:tc>
        <w:tc>
          <w:tcPr>
            <w:tcW w:w="923" w:type="dxa"/>
          </w:tcPr>
          <w:p w14:paraId="4B082BE1" w14:textId="16927871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-106</w:t>
            </w:r>
          </w:p>
        </w:tc>
        <w:tc>
          <w:tcPr>
            <w:tcW w:w="923" w:type="dxa"/>
          </w:tcPr>
          <w:p w14:paraId="13883B98" w14:textId="153DE616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-102</w:t>
            </w:r>
          </w:p>
        </w:tc>
        <w:tc>
          <w:tcPr>
            <w:tcW w:w="923" w:type="dxa"/>
          </w:tcPr>
          <w:p w14:paraId="6C62FC6D" w14:textId="1DF6876A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-110</w:t>
            </w:r>
          </w:p>
        </w:tc>
        <w:tc>
          <w:tcPr>
            <w:tcW w:w="923" w:type="dxa"/>
          </w:tcPr>
          <w:p w14:paraId="2C7AC302" w14:textId="6D6AB447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-102</w:t>
            </w:r>
          </w:p>
        </w:tc>
        <w:tc>
          <w:tcPr>
            <w:tcW w:w="923" w:type="dxa"/>
          </w:tcPr>
          <w:p w14:paraId="7C97DC4B" w14:textId="383EDB60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-110</w:t>
            </w:r>
          </w:p>
        </w:tc>
        <w:tc>
          <w:tcPr>
            <w:tcW w:w="923" w:type="dxa"/>
          </w:tcPr>
          <w:p w14:paraId="68EB2EC4" w14:textId="5D9498BB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-110</w:t>
            </w:r>
          </w:p>
        </w:tc>
        <w:tc>
          <w:tcPr>
            <w:tcW w:w="923" w:type="dxa"/>
          </w:tcPr>
          <w:p w14:paraId="216E096B" w14:textId="33382412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-102</w:t>
            </w:r>
          </w:p>
        </w:tc>
        <w:tc>
          <w:tcPr>
            <w:tcW w:w="234" w:type="dxa"/>
            <w:tcBorders>
              <w:top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156C1D26" w14:textId="77777777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</w:p>
        </w:tc>
      </w:tr>
      <w:tr w:rsidR="00DE78AB" w14:paraId="7BFCC27F" w14:textId="77777777" w:rsidTr="00991350">
        <w:trPr>
          <w:gridAfter w:val="1"/>
          <w:wAfter w:w="234" w:type="dxa"/>
        </w:trPr>
        <w:tc>
          <w:tcPr>
            <w:tcW w:w="809" w:type="dxa"/>
          </w:tcPr>
          <w:p w14:paraId="7312C630" w14:textId="77777777" w:rsidR="00DE78AB" w:rsidRDefault="00DE78AB" w:rsidP="00DE78AB">
            <w:pPr>
              <w:tabs>
                <w:tab w:val="left" w:pos="3360"/>
              </w:tabs>
              <w:spacing w:line="240" w:lineRule="auto"/>
              <w:rPr>
                <w:lang w:val="en-US"/>
              </w:rPr>
            </w:pPr>
          </w:p>
        </w:tc>
        <w:tc>
          <w:tcPr>
            <w:tcW w:w="8307" w:type="dxa"/>
            <w:gridSpan w:val="9"/>
          </w:tcPr>
          <w:p w14:paraId="02BF3263" w14:textId="46979AC2" w:rsidR="00DE78AB" w:rsidRPr="00845BD3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vertAlign w:val="superscript"/>
                <w:lang w:val="en-US"/>
              </w:rPr>
            </w:pPr>
            <w:r>
              <w:rPr>
                <w:lang w:val="en-US"/>
              </w:rPr>
              <w:t xml:space="preserve">Rate of formation from </w:t>
            </w:r>
            <w:r>
              <w:rPr>
                <w:b/>
                <w:lang w:val="en-US"/>
              </w:rPr>
              <w:t>i6</w:t>
            </w:r>
            <w:r>
              <w:rPr>
                <w:lang w:val="en-US"/>
              </w:rPr>
              <w:t>, s</w:t>
            </w:r>
            <w:r>
              <w:rPr>
                <w:vertAlign w:val="superscript"/>
                <w:lang w:val="en-US"/>
              </w:rPr>
              <w:t>-1</w:t>
            </w:r>
          </w:p>
        </w:tc>
      </w:tr>
      <w:tr w:rsidR="00DE78AB" w14:paraId="56AE8A6E" w14:textId="77777777" w:rsidTr="00991350">
        <w:tc>
          <w:tcPr>
            <w:tcW w:w="809" w:type="dxa"/>
          </w:tcPr>
          <w:p w14:paraId="28A0899A" w14:textId="5E9D0D7D" w:rsidR="00DE78AB" w:rsidRPr="00845BD3" w:rsidRDefault="00DE78AB" w:rsidP="00DE78AB">
            <w:pPr>
              <w:tabs>
                <w:tab w:val="left" w:pos="3360"/>
              </w:tabs>
              <w:spacing w:line="240" w:lineRule="auto"/>
              <w:rPr>
                <w:b/>
                <w:lang w:val="en-US"/>
              </w:rPr>
            </w:pPr>
            <w:r w:rsidRPr="00845BD3">
              <w:rPr>
                <w:b/>
                <w:lang w:val="en-US"/>
              </w:rPr>
              <w:t>p</w:t>
            </w:r>
            <w:r>
              <w:rPr>
                <w:b/>
                <w:lang w:val="en-US"/>
              </w:rPr>
              <w:t>2</w:t>
            </w:r>
          </w:p>
        </w:tc>
        <w:tc>
          <w:tcPr>
            <w:tcW w:w="923" w:type="dxa"/>
          </w:tcPr>
          <w:p w14:paraId="31CBA6DF" w14:textId="53DB00CC" w:rsidR="00DE78AB" w:rsidRPr="00991350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sz w:val="18"/>
                <w:szCs w:val="18"/>
                <w:lang w:val="en-US"/>
              </w:rPr>
            </w:pPr>
            <w:r w:rsidRPr="00991350">
              <w:rPr>
                <w:color w:val="000000"/>
                <w:sz w:val="18"/>
                <w:szCs w:val="18"/>
                <w:lang w:val="en-US"/>
              </w:rPr>
              <w:t>3.43E+06</w:t>
            </w:r>
          </w:p>
        </w:tc>
        <w:tc>
          <w:tcPr>
            <w:tcW w:w="923" w:type="dxa"/>
          </w:tcPr>
          <w:p w14:paraId="6CCD8F40" w14:textId="75C672DD" w:rsidR="00DE78AB" w:rsidRPr="00991350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sz w:val="18"/>
                <w:szCs w:val="18"/>
                <w:lang w:val="en-US"/>
              </w:rPr>
            </w:pPr>
            <w:r w:rsidRPr="00991350">
              <w:rPr>
                <w:color w:val="000000"/>
                <w:sz w:val="18"/>
                <w:szCs w:val="18"/>
                <w:lang w:val="en-US"/>
              </w:rPr>
              <w:t>3.05E+06</w:t>
            </w:r>
          </w:p>
        </w:tc>
        <w:tc>
          <w:tcPr>
            <w:tcW w:w="923" w:type="dxa"/>
          </w:tcPr>
          <w:p w14:paraId="24FD8D14" w14:textId="56A43667" w:rsidR="00DE78AB" w:rsidRPr="00991350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sz w:val="18"/>
                <w:szCs w:val="18"/>
                <w:lang w:val="en-US"/>
              </w:rPr>
            </w:pPr>
            <w:r w:rsidRPr="00991350">
              <w:rPr>
                <w:color w:val="000000"/>
                <w:sz w:val="18"/>
                <w:szCs w:val="18"/>
                <w:lang w:val="en-US"/>
              </w:rPr>
              <w:t>4.06E+06</w:t>
            </w:r>
          </w:p>
        </w:tc>
        <w:tc>
          <w:tcPr>
            <w:tcW w:w="923" w:type="dxa"/>
          </w:tcPr>
          <w:p w14:paraId="2E19F170" w14:textId="47170A46" w:rsidR="00DE78AB" w:rsidRPr="00991350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sz w:val="18"/>
                <w:szCs w:val="18"/>
                <w:lang w:val="en-US"/>
              </w:rPr>
            </w:pPr>
            <w:r w:rsidRPr="00991350">
              <w:rPr>
                <w:color w:val="000000"/>
                <w:sz w:val="18"/>
                <w:szCs w:val="18"/>
                <w:lang w:val="en-US"/>
              </w:rPr>
              <w:t>2.16E+06</w:t>
            </w:r>
          </w:p>
        </w:tc>
        <w:tc>
          <w:tcPr>
            <w:tcW w:w="923" w:type="dxa"/>
          </w:tcPr>
          <w:p w14:paraId="34501FDE" w14:textId="0A1A4C27" w:rsidR="00DE78AB" w:rsidRPr="00991350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sz w:val="18"/>
                <w:szCs w:val="18"/>
                <w:lang w:val="en-US"/>
              </w:rPr>
            </w:pPr>
            <w:r w:rsidRPr="00991350">
              <w:rPr>
                <w:color w:val="000000"/>
                <w:sz w:val="18"/>
                <w:szCs w:val="18"/>
                <w:lang w:val="en-US"/>
              </w:rPr>
              <w:t>5.36E+06</w:t>
            </w:r>
          </w:p>
        </w:tc>
        <w:tc>
          <w:tcPr>
            <w:tcW w:w="923" w:type="dxa"/>
          </w:tcPr>
          <w:p w14:paraId="00E35AC0" w14:textId="32D40E9B" w:rsidR="00DE78AB" w:rsidRPr="00991350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sz w:val="18"/>
                <w:szCs w:val="18"/>
                <w:lang w:val="en-US"/>
              </w:rPr>
            </w:pPr>
            <w:r w:rsidRPr="00991350">
              <w:rPr>
                <w:color w:val="000000"/>
                <w:sz w:val="18"/>
                <w:szCs w:val="18"/>
                <w:lang w:val="en-US"/>
              </w:rPr>
              <w:t>1.92E+06</w:t>
            </w:r>
          </w:p>
        </w:tc>
        <w:tc>
          <w:tcPr>
            <w:tcW w:w="923" w:type="dxa"/>
          </w:tcPr>
          <w:p w14:paraId="2D1D15B9" w14:textId="76BB81C0" w:rsidR="00DE78AB" w:rsidRPr="00991350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sz w:val="18"/>
                <w:szCs w:val="18"/>
                <w:lang w:val="en-US"/>
              </w:rPr>
            </w:pPr>
            <w:r w:rsidRPr="00991350">
              <w:rPr>
                <w:color w:val="000000"/>
                <w:sz w:val="18"/>
                <w:szCs w:val="18"/>
                <w:lang w:val="en-US"/>
              </w:rPr>
              <w:t>6.49E+06</w:t>
            </w:r>
          </w:p>
        </w:tc>
        <w:tc>
          <w:tcPr>
            <w:tcW w:w="923" w:type="dxa"/>
          </w:tcPr>
          <w:p w14:paraId="4FD726DC" w14:textId="41EC2B07" w:rsidR="00DE78AB" w:rsidRPr="00991350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sz w:val="18"/>
                <w:szCs w:val="18"/>
                <w:lang w:val="en-US"/>
              </w:rPr>
            </w:pPr>
            <w:r w:rsidRPr="00991350">
              <w:rPr>
                <w:color w:val="000000"/>
                <w:sz w:val="18"/>
                <w:szCs w:val="18"/>
                <w:lang w:val="en-US"/>
              </w:rPr>
              <w:t>4.77E+06</w:t>
            </w:r>
          </w:p>
        </w:tc>
        <w:tc>
          <w:tcPr>
            <w:tcW w:w="923" w:type="dxa"/>
          </w:tcPr>
          <w:p w14:paraId="0BFAA44C" w14:textId="4CDC2D93" w:rsidR="00DE78AB" w:rsidRPr="00991350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sz w:val="18"/>
                <w:szCs w:val="18"/>
                <w:lang w:val="en-US"/>
              </w:rPr>
            </w:pPr>
            <w:r w:rsidRPr="00991350">
              <w:rPr>
                <w:color w:val="000000"/>
                <w:sz w:val="18"/>
                <w:szCs w:val="18"/>
                <w:lang w:val="en-US"/>
              </w:rPr>
              <w:t>2.52E+06</w:t>
            </w:r>
          </w:p>
        </w:tc>
        <w:tc>
          <w:tcPr>
            <w:tcW w:w="234" w:type="dxa"/>
            <w:tcBorders>
              <w:top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297DB5A7" w14:textId="77777777" w:rsidR="00DE78AB" w:rsidRDefault="00DE78AB" w:rsidP="00DE78AB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</w:p>
        </w:tc>
      </w:tr>
      <w:tr w:rsidR="00991350" w14:paraId="55FB9D31" w14:textId="77777777" w:rsidTr="00991350">
        <w:tc>
          <w:tcPr>
            <w:tcW w:w="809" w:type="dxa"/>
          </w:tcPr>
          <w:p w14:paraId="796D1AF3" w14:textId="4EEE0DC8" w:rsidR="00991350" w:rsidRPr="00845BD3" w:rsidRDefault="00991350" w:rsidP="00991350">
            <w:pPr>
              <w:tabs>
                <w:tab w:val="left" w:pos="3360"/>
              </w:tabs>
              <w:spacing w:line="240" w:lineRule="auto"/>
              <w:rPr>
                <w:b/>
                <w:lang w:val="en-US"/>
              </w:rPr>
            </w:pPr>
            <w:r>
              <w:rPr>
                <w:b/>
                <w:lang w:val="en-US"/>
              </w:rPr>
              <w:t>p3</w:t>
            </w:r>
          </w:p>
        </w:tc>
        <w:tc>
          <w:tcPr>
            <w:tcW w:w="923" w:type="dxa"/>
          </w:tcPr>
          <w:p w14:paraId="69AFE1B9" w14:textId="1D938BA6" w:rsidR="00991350" w:rsidRPr="00991350" w:rsidRDefault="00991350" w:rsidP="00991350">
            <w:pPr>
              <w:tabs>
                <w:tab w:val="left" w:pos="3360"/>
              </w:tabs>
              <w:spacing w:line="240" w:lineRule="auto"/>
              <w:jc w:val="center"/>
              <w:rPr>
                <w:color w:val="000000"/>
                <w:sz w:val="18"/>
                <w:szCs w:val="18"/>
                <w:lang w:val="en-US"/>
              </w:rPr>
            </w:pPr>
            <w:r w:rsidRPr="00991350">
              <w:rPr>
                <w:color w:val="000000"/>
                <w:sz w:val="18"/>
                <w:szCs w:val="18"/>
                <w:lang w:val="en-US"/>
              </w:rPr>
              <w:t>3.45E+06</w:t>
            </w:r>
          </w:p>
        </w:tc>
        <w:tc>
          <w:tcPr>
            <w:tcW w:w="923" w:type="dxa"/>
          </w:tcPr>
          <w:p w14:paraId="1B736361" w14:textId="4061188D" w:rsidR="00991350" w:rsidRPr="00991350" w:rsidRDefault="00991350" w:rsidP="00991350">
            <w:pPr>
              <w:tabs>
                <w:tab w:val="left" w:pos="3360"/>
              </w:tabs>
              <w:spacing w:line="240" w:lineRule="auto"/>
              <w:jc w:val="center"/>
              <w:rPr>
                <w:color w:val="000000"/>
                <w:sz w:val="18"/>
                <w:szCs w:val="18"/>
                <w:lang w:val="en-US"/>
              </w:rPr>
            </w:pPr>
            <w:r w:rsidRPr="00991350">
              <w:rPr>
                <w:color w:val="000000"/>
                <w:sz w:val="18"/>
                <w:szCs w:val="18"/>
                <w:lang w:val="en-US"/>
              </w:rPr>
              <w:t>3.07E+06</w:t>
            </w:r>
          </w:p>
        </w:tc>
        <w:tc>
          <w:tcPr>
            <w:tcW w:w="923" w:type="dxa"/>
          </w:tcPr>
          <w:p w14:paraId="34B84CAB" w14:textId="67F7AA5E" w:rsidR="00991350" w:rsidRPr="00991350" w:rsidRDefault="00991350" w:rsidP="00991350">
            <w:pPr>
              <w:tabs>
                <w:tab w:val="left" w:pos="3360"/>
              </w:tabs>
              <w:spacing w:line="240" w:lineRule="auto"/>
              <w:jc w:val="center"/>
              <w:rPr>
                <w:color w:val="000000"/>
                <w:sz w:val="18"/>
                <w:szCs w:val="18"/>
                <w:lang w:val="en-US"/>
              </w:rPr>
            </w:pPr>
            <w:r w:rsidRPr="00991350">
              <w:rPr>
                <w:color w:val="000000"/>
                <w:sz w:val="18"/>
                <w:szCs w:val="18"/>
                <w:lang w:val="en-US"/>
              </w:rPr>
              <w:t>4.08E+06</w:t>
            </w:r>
          </w:p>
        </w:tc>
        <w:tc>
          <w:tcPr>
            <w:tcW w:w="923" w:type="dxa"/>
          </w:tcPr>
          <w:p w14:paraId="1D61FA17" w14:textId="234FCD7D" w:rsidR="00991350" w:rsidRPr="00991350" w:rsidRDefault="00991350" w:rsidP="00991350">
            <w:pPr>
              <w:tabs>
                <w:tab w:val="left" w:pos="3360"/>
              </w:tabs>
              <w:spacing w:line="240" w:lineRule="auto"/>
              <w:jc w:val="center"/>
              <w:rPr>
                <w:color w:val="000000"/>
                <w:sz w:val="18"/>
                <w:szCs w:val="18"/>
                <w:lang w:val="en-US"/>
              </w:rPr>
            </w:pPr>
            <w:r w:rsidRPr="00991350">
              <w:rPr>
                <w:color w:val="000000"/>
                <w:sz w:val="18"/>
                <w:szCs w:val="18"/>
                <w:lang w:val="en-US"/>
              </w:rPr>
              <w:t>2.15E+06</w:t>
            </w:r>
          </w:p>
        </w:tc>
        <w:tc>
          <w:tcPr>
            <w:tcW w:w="923" w:type="dxa"/>
          </w:tcPr>
          <w:p w14:paraId="52C40026" w14:textId="478AF91F" w:rsidR="00991350" w:rsidRPr="00991350" w:rsidRDefault="00991350" w:rsidP="00991350">
            <w:pPr>
              <w:tabs>
                <w:tab w:val="left" w:pos="3360"/>
              </w:tabs>
              <w:spacing w:line="240" w:lineRule="auto"/>
              <w:jc w:val="center"/>
              <w:rPr>
                <w:color w:val="000000"/>
                <w:sz w:val="18"/>
                <w:szCs w:val="18"/>
                <w:lang w:val="en-US"/>
              </w:rPr>
            </w:pPr>
            <w:r w:rsidRPr="00991350">
              <w:rPr>
                <w:color w:val="000000"/>
                <w:sz w:val="18"/>
                <w:szCs w:val="18"/>
                <w:lang w:val="en-US"/>
              </w:rPr>
              <w:t>5.40E+06</w:t>
            </w:r>
          </w:p>
        </w:tc>
        <w:tc>
          <w:tcPr>
            <w:tcW w:w="923" w:type="dxa"/>
          </w:tcPr>
          <w:p w14:paraId="444689B2" w14:textId="3983E364" w:rsidR="00991350" w:rsidRPr="00991350" w:rsidRDefault="00991350" w:rsidP="00991350">
            <w:pPr>
              <w:tabs>
                <w:tab w:val="left" w:pos="3360"/>
              </w:tabs>
              <w:spacing w:line="240" w:lineRule="auto"/>
              <w:jc w:val="center"/>
              <w:rPr>
                <w:color w:val="000000"/>
                <w:sz w:val="18"/>
                <w:szCs w:val="18"/>
                <w:lang w:val="en-US"/>
              </w:rPr>
            </w:pPr>
            <w:r w:rsidRPr="00991350">
              <w:rPr>
                <w:color w:val="000000"/>
                <w:sz w:val="18"/>
                <w:szCs w:val="18"/>
                <w:lang w:val="en-US"/>
              </w:rPr>
              <w:t>1.91E+06</w:t>
            </w:r>
          </w:p>
        </w:tc>
        <w:tc>
          <w:tcPr>
            <w:tcW w:w="923" w:type="dxa"/>
          </w:tcPr>
          <w:p w14:paraId="611D4DF9" w14:textId="13B757F6" w:rsidR="00991350" w:rsidRPr="00991350" w:rsidRDefault="00991350" w:rsidP="00991350">
            <w:pPr>
              <w:tabs>
                <w:tab w:val="left" w:pos="3360"/>
              </w:tabs>
              <w:spacing w:line="240" w:lineRule="auto"/>
              <w:jc w:val="center"/>
              <w:rPr>
                <w:color w:val="000000"/>
                <w:sz w:val="18"/>
                <w:szCs w:val="18"/>
                <w:lang w:val="en-US"/>
              </w:rPr>
            </w:pPr>
            <w:r w:rsidRPr="00991350">
              <w:rPr>
                <w:color w:val="000000"/>
                <w:sz w:val="18"/>
                <w:szCs w:val="18"/>
                <w:lang w:val="en-US"/>
              </w:rPr>
              <w:t>6.53E+06</w:t>
            </w:r>
          </w:p>
        </w:tc>
        <w:tc>
          <w:tcPr>
            <w:tcW w:w="923" w:type="dxa"/>
          </w:tcPr>
          <w:p w14:paraId="3C454145" w14:textId="7BB629AB" w:rsidR="00991350" w:rsidRPr="00991350" w:rsidRDefault="00991350" w:rsidP="00991350">
            <w:pPr>
              <w:tabs>
                <w:tab w:val="left" w:pos="3360"/>
              </w:tabs>
              <w:spacing w:line="240" w:lineRule="auto"/>
              <w:jc w:val="center"/>
              <w:rPr>
                <w:color w:val="000000"/>
                <w:sz w:val="18"/>
                <w:szCs w:val="18"/>
                <w:lang w:val="en-US"/>
              </w:rPr>
            </w:pPr>
            <w:r w:rsidRPr="00991350">
              <w:rPr>
                <w:color w:val="000000"/>
                <w:sz w:val="18"/>
                <w:szCs w:val="18"/>
                <w:lang w:val="en-US"/>
              </w:rPr>
              <w:t>4.80E+06</w:t>
            </w:r>
          </w:p>
        </w:tc>
        <w:tc>
          <w:tcPr>
            <w:tcW w:w="923" w:type="dxa"/>
          </w:tcPr>
          <w:p w14:paraId="47E5B88D" w14:textId="166972E5" w:rsidR="00991350" w:rsidRPr="00991350" w:rsidRDefault="00991350" w:rsidP="00991350">
            <w:pPr>
              <w:tabs>
                <w:tab w:val="left" w:pos="3360"/>
              </w:tabs>
              <w:spacing w:line="240" w:lineRule="auto"/>
              <w:jc w:val="center"/>
              <w:rPr>
                <w:color w:val="000000"/>
                <w:sz w:val="18"/>
                <w:szCs w:val="18"/>
                <w:lang w:val="en-US"/>
              </w:rPr>
            </w:pPr>
            <w:r w:rsidRPr="00991350">
              <w:rPr>
                <w:color w:val="000000"/>
                <w:sz w:val="18"/>
                <w:szCs w:val="18"/>
                <w:lang w:val="en-US"/>
              </w:rPr>
              <w:t>2.51E+06</w:t>
            </w:r>
          </w:p>
        </w:tc>
        <w:tc>
          <w:tcPr>
            <w:tcW w:w="234" w:type="dxa"/>
            <w:tcBorders>
              <w:top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2E5D3CF" w14:textId="77777777" w:rsidR="00991350" w:rsidRDefault="00991350" w:rsidP="00991350">
            <w:pPr>
              <w:tabs>
                <w:tab w:val="left" w:pos="3360"/>
              </w:tabs>
              <w:spacing w:line="240" w:lineRule="auto"/>
              <w:jc w:val="center"/>
              <w:rPr>
                <w:lang w:val="en-US"/>
              </w:rPr>
            </w:pPr>
          </w:p>
        </w:tc>
      </w:tr>
    </w:tbl>
    <w:p w14:paraId="3FD2C9F7" w14:textId="77777777" w:rsidR="00CB0272" w:rsidRDefault="00CB0272">
      <w:pPr>
        <w:spacing w:after="160" w:line="259" w:lineRule="auto"/>
        <w:rPr>
          <w:color w:val="000000"/>
          <w:vertAlign w:val="superscript"/>
          <w:lang w:val="en-US"/>
        </w:rPr>
      </w:pPr>
      <w:r>
        <w:rPr>
          <w:color w:val="000000"/>
          <w:vertAlign w:val="superscript"/>
          <w:lang w:val="en-US"/>
        </w:rPr>
        <w:br w:type="page"/>
      </w:r>
    </w:p>
    <w:p w14:paraId="4874A9CD" w14:textId="61AB3F29" w:rsidR="00881067" w:rsidRPr="00D13DF9" w:rsidRDefault="00881067" w:rsidP="007331C8">
      <w:pPr>
        <w:pStyle w:val="Heading1"/>
      </w:pPr>
      <w:r w:rsidRPr="00D13DF9">
        <w:lastRenderedPageBreak/>
        <w:t>Optimized Cartesian coordinates (Å) and vibrational frequencies (cm</w:t>
      </w:r>
      <w:r w:rsidRPr="00D13DF9">
        <w:rPr>
          <w:vertAlign w:val="superscript"/>
        </w:rPr>
        <w:t>−1</w:t>
      </w:r>
      <w:r w:rsidRPr="00D13DF9">
        <w:t xml:space="preserve">) for all intermediates, transition states, reactants, and products involved in the </w:t>
      </w:r>
      <w:r>
        <w:rPr>
          <w:lang w:val="en-US"/>
        </w:rPr>
        <w:t>1-</w:t>
      </w:r>
      <w:r w:rsidRPr="00A07641">
        <w:rPr>
          <w:lang w:val="en-US"/>
        </w:rPr>
        <w:t xml:space="preserve">propynyl </w:t>
      </w:r>
      <w:r>
        <w:rPr>
          <w:lang w:val="en-US"/>
        </w:rPr>
        <w:t xml:space="preserve">+ </w:t>
      </w:r>
      <w:r w:rsidRPr="00A07641">
        <w:rPr>
          <w:lang w:val="en-US"/>
        </w:rPr>
        <w:t xml:space="preserve">propene </w:t>
      </w:r>
      <w:r w:rsidRPr="00D13DF9">
        <w:t xml:space="preserve">reaction at the </w:t>
      </w:r>
      <w:r w:rsidRPr="00D13DF9">
        <w:sym w:font="Symbol" w:char="F077"/>
      </w:r>
      <w:r w:rsidRPr="00D13DF9">
        <w:t>B97X-D/6-311G(</w:t>
      </w:r>
      <w:proofErr w:type="spellStart"/>
      <w:r w:rsidRPr="00D13DF9">
        <w:t>d,p</w:t>
      </w:r>
      <w:proofErr w:type="spellEnd"/>
      <w:r w:rsidRPr="00D13DF9">
        <w:t xml:space="preserve">) level. </w:t>
      </w:r>
    </w:p>
    <w:p w14:paraId="2B873AD4" w14:textId="77777777" w:rsidR="00881067" w:rsidRPr="00D13DF9" w:rsidRDefault="00881067" w:rsidP="00881067">
      <w:pPr>
        <w:spacing w:line="360" w:lineRule="auto"/>
        <w:jc w:val="both"/>
      </w:pPr>
    </w:p>
    <w:p w14:paraId="58401957" w14:textId="77777777" w:rsidR="00F36D86" w:rsidRDefault="00F36D86" w:rsidP="00881067">
      <w:pPr>
        <w:spacing w:line="360" w:lineRule="auto"/>
        <w:jc w:val="center"/>
        <w:rPr>
          <w:b/>
          <w:i/>
          <w:sz w:val="16"/>
          <w:szCs w:val="16"/>
        </w:rPr>
        <w:sectPr w:rsidR="00F36D86" w:rsidSect="007331C8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7DE8B127" w14:textId="20330BD0" w:rsidR="00881067" w:rsidRPr="00E231D1" w:rsidRDefault="00881067" w:rsidP="00F36D86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lastRenderedPageBreak/>
        <w:t>Reactants</w:t>
      </w:r>
    </w:p>
    <w:p w14:paraId="62E112B6" w14:textId="77777777" w:rsidR="00881067" w:rsidRPr="00E231D1" w:rsidRDefault="00881067" w:rsidP="00881067">
      <w:pPr>
        <w:pStyle w:val="References"/>
        <w:spacing w:before="0"/>
        <w:ind w:left="-993" w:firstLine="993"/>
        <w:rPr>
          <w:b/>
          <w:i/>
          <w:color w:val="000000"/>
          <w:sz w:val="16"/>
          <w:szCs w:val="16"/>
          <w:lang w:val="en-US" w:eastAsia="ru-RU"/>
        </w:rPr>
      </w:pPr>
      <w:r w:rsidRPr="00E231D1">
        <w:rPr>
          <w:b/>
          <w:i/>
          <w:color w:val="000000"/>
          <w:sz w:val="16"/>
          <w:szCs w:val="16"/>
          <w:lang w:val="en-US" w:eastAsia="ru-RU"/>
        </w:rPr>
        <w:t>Propylene</w:t>
      </w:r>
    </w:p>
    <w:p w14:paraId="6F97BF88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2B9BC86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-1.276382    0.221005   -0.000011</w:t>
      </w:r>
    </w:p>
    <w:p w14:paraId="1264FFE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-0.134665   -0.454315   -0.000065</w:t>
      </w:r>
    </w:p>
    <w:p w14:paraId="47B9EF8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1.230687    0.162110    0.000007</w:t>
      </w:r>
    </w:p>
    <w:p w14:paraId="4326C0C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-2.235678   -0.284449    0.000197</w:t>
      </w:r>
    </w:p>
    <w:p w14:paraId="40BE1E4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-1.291429    1.307503   -0.000032</w:t>
      </w:r>
    </w:p>
    <w:p w14:paraId="589C8C6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-0.168945   -1.542399    0.000050</w:t>
      </w:r>
    </w:p>
    <w:p w14:paraId="08C2C92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1.801146   -0.152652    0.879852</w:t>
      </w:r>
    </w:p>
    <w:p w14:paraId="33AC659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1.175233    1.253093   -0.000755</w:t>
      </w:r>
    </w:p>
    <w:p w14:paraId="77C22C1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1.801836   -0.153898   -0.878900</w:t>
      </w:r>
    </w:p>
    <w:p w14:paraId="6F217CB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72B95728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4B51970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182.1162                433.1258                584.8547</w:t>
      </w:r>
    </w:p>
    <w:p w14:paraId="141C17B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935.9596                946.6634                949.9833</w:t>
      </w:r>
    </w:p>
    <w:p w14:paraId="14C6094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1028.6424              1072.0149              1195.7127</w:t>
      </w:r>
    </w:p>
    <w:p w14:paraId="0C5F3ED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1328.2170              1407.9844              1453.7623</w:t>
      </w:r>
    </w:p>
    <w:p w14:paraId="3CFB7C1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1479.9109              1496.4392              1741.6231</w:t>
      </w:r>
    </w:p>
    <w:p w14:paraId="16D4C6C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3037.0031              3096.8473              3127.1773</w:t>
      </w:r>
    </w:p>
    <w:p w14:paraId="7BDB08F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3147.8498              3161.1106              3240.4142</w:t>
      </w:r>
    </w:p>
    <w:p w14:paraId="1CF33CC1" w14:textId="77777777" w:rsidR="00881067" w:rsidRPr="00E231D1" w:rsidRDefault="00881067" w:rsidP="00881067">
      <w:pPr>
        <w:spacing w:line="360" w:lineRule="auto"/>
        <w:ind w:left="-993" w:firstLine="993"/>
        <w:rPr>
          <w:b/>
          <w:i/>
          <w:color w:val="000000"/>
          <w:sz w:val="16"/>
          <w:szCs w:val="16"/>
          <w:lang w:val="en-US" w:eastAsia="ru-RU"/>
        </w:rPr>
      </w:pPr>
    </w:p>
    <w:p w14:paraId="3A6E6FEF" w14:textId="77777777" w:rsidR="00881067" w:rsidRPr="00E231D1" w:rsidRDefault="00881067" w:rsidP="00881067">
      <w:pPr>
        <w:pStyle w:val="References"/>
        <w:spacing w:before="0"/>
        <w:ind w:left="0" w:firstLine="0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1-propynyl</w:t>
      </w:r>
    </w:p>
    <w:p w14:paraId="39C90A07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70927F1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-1.123766    0.000034    0.000188</w:t>
      </w:r>
    </w:p>
    <w:p w14:paraId="3F22794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C        0.336608   -0.000571   -0.000814</w:t>
      </w:r>
    </w:p>
    <w:p w14:paraId="2894B18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1.540300    0.000283    0.000377</w:t>
      </w:r>
    </w:p>
    <w:p w14:paraId="6B6B5C1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-1.504993    0.615339    0.817821</w:t>
      </w:r>
    </w:p>
    <w:p w14:paraId="10B996B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-1.506845   -1.015014    0.124083</w:t>
      </w:r>
    </w:p>
    <w:p w14:paraId="3AD867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-1.507018    0.401203   -0.940410</w:t>
      </w:r>
    </w:p>
    <w:p w14:paraId="1B13754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486C8AF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51CDBBA3" w14:textId="13DCE1DE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200.1523                203.0213                952.8370</w:t>
      </w:r>
    </w:p>
    <w:p w14:paraId="5CA442C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1014.5159              1022.1101              1413.0112</w:t>
      </w:r>
    </w:p>
    <w:p w14:paraId="24A332C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1478.5078              1483.7864              2276.0322</w:t>
      </w:r>
    </w:p>
    <w:p w14:paraId="23DFA54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3059.2654              3134.4920              3139.5728</w:t>
      </w:r>
    </w:p>
    <w:p w14:paraId="55D47C58" w14:textId="7F958E50" w:rsidR="00881067" w:rsidRDefault="00881067" w:rsidP="00881067">
      <w:pPr>
        <w:spacing w:line="360" w:lineRule="auto"/>
        <w:jc w:val="center"/>
        <w:rPr>
          <w:b/>
          <w:i/>
          <w:sz w:val="16"/>
          <w:szCs w:val="16"/>
          <w:lang w:val="en-US"/>
        </w:rPr>
      </w:pPr>
    </w:p>
    <w:p w14:paraId="27817CA3" w14:textId="77777777" w:rsidR="007331C8" w:rsidRPr="00E231D1" w:rsidRDefault="007331C8" w:rsidP="00881067">
      <w:pPr>
        <w:spacing w:line="360" w:lineRule="auto"/>
        <w:jc w:val="center"/>
        <w:rPr>
          <w:b/>
          <w:i/>
          <w:sz w:val="16"/>
          <w:szCs w:val="16"/>
          <w:lang w:val="en-US"/>
        </w:rPr>
      </w:pPr>
    </w:p>
    <w:p w14:paraId="2A424BB2" w14:textId="77777777" w:rsidR="00031FBD" w:rsidRDefault="00881067" w:rsidP="00031FBD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  <w:lang w:val="en-US"/>
        </w:rPr>
        <w:t>I</w:t>
      </w:r>
      <w:proofErr w:type="spellStart"/>
      <w:r w:rsidR="00E231D1" w:rsidRPr="00E231D1">
        <w:rPr>
          <w:b/>
          <w:i/>
          <w:sz w:val="16"/>
          <w:szCs w:val="16"/>
        </w:rPr>
        <w:t>ntermediates</w:t>
      </w:r>
      <w:proofErr w:type="spellEnd"/>
      <w:r w:rsidR="00031FBD">
        <w:rPr>
          <w:b/>
          <w:i/>
          <w:sz w:val="16"/>
          <w:szCs w:val="16"/>
        </w:rPr>
        <w:t xml:space="preserve"> </w:t>
      </w:r>
    </w:p>
    <w:p w14:paraId="1880B610" w14:textId="71357123" w:rsidR="00881067" w:rsidRPr="00E231D1" w:rsidRDefault="00881067" w:rsidP="00031FBD">
      <w:pPr>
        <w:spacing w:line="360" w:lineRule="auto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i1</w:t>
      </w:r>
    </w:p>
    <w:p w14:paraId="1CD549DF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3D7FC37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1.739138    1.305471   -0.179151</w:t>
      </w:r>
    </w:p>
    <w:p w14:paraId="697B2CD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1.129542    0.062640    0.388751</w:t>
      </w:r>
    </w:p>
    <w:p w14:paraId="3574D25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1.768851   -1.209168   -0.219553</w:t>
      </w:r>
    </w:p>
    <w:p w14:paraId="5DB5DB9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-2.965290   -0.019316   -0.114031</w:t>
      </w:r>
    </w:p>
    <w:p w14:paraId="24B74D5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-1.518072    0.011691    0.066691</w:t>
      </w:r>
    </w:p>
    <w:p w14:paraId="271DB4C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-0.327596    0.040936    0.220705</w:t>
      </w:r>
    </w:p>
    <w:p w14:paraId="39AD116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2.771240    1.543793    0.050633</w:t>
      </w:r>
    </w:p>
    <w:p w14:paraId="3F8197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1.207050    1.905677   -0.905295</w:t>
      </w:r>
    </w:p>
    <w:p w14:paraId="2EB8E7A1" w14:textId="77777777" w:rsidR="007331C8" w:rsidRDefault="007331C8" w:rsidP="00881067">
      <w:pPr>
        <w:spacing w:line="360" w:lineRule="auto"/>
        <w:rPr>
          <w:sz w:val="16"/>
          <w:szCs w:val="16"/>
        </w:rPr>
        <w:sectPr w:rsidR="007331C8" w:rsidSect="007331C8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14:paraId="69AA59B5" w14:textId="34AB67C6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H        1.340902    0.037697    1.467468</w:t>
      </w:r>
    </w:p>
    <w:p w14:paraId="47406FB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1.347686   -2.105149    0.242483</w:t>
      </w:r>
    </w:p>
    <w:p w14:paraId="0E0A75B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2.849266   -1.203608   -0.055380</w:t>
      </w:r>
    </w:p>
    <w:p w14:paraId="42534D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1.579875   -1.250168   -1.294258</w:t>
      </w:r>
    </w:p>
    <w:p w14:paraId="10DFFE3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-3.332371    0.942655   -0.480319</w:t>
      </w:r>
    </w:p>
    <w:p w14:paraId="7C2779E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-3.470957   -0.236441    0.830178</w:t>
      </w:r>
    </w:p>
    <w:p w14:paraId="117BDC6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-3.252125   -0.787978   -0.835980</w:t>
      </w:r>
    </w:p>
    <w:p w14:paraId="57C1F95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78817E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4B0934A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 10.9733                  34.6698                116.4472</w:t>
      </w:r>
    </w:p>
    <w:p w14:paraId="3B35FF0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141.8784                256.3832                306.3587</w:t>
      </w:r>
    </w:p>
    <w:p w14:paraId="21857BE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312.1812                348.2153                473.6279</w:t>
      </w:r>
    </w:p>
    <w:p w14:paraId="18EEDD8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540.7418                555.8082                683.7224</w:t>
      </w:r>
    </w:p>
    <w:p w14:paraId="1EB6508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911.8485                961.1275              1031.9362</w:t>
      </w:r>
    </w:p>
    <w:p w14:paraId="533B160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1057.2417              1059.3318              1074.7197</w:t>
      </w:r>
    </w:p>
    <w:p w14:paraId="1CC8774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1137.6814              1192.4399              1296.4990</w:t>
      </w:r>
    </w:p>
    <w:p w14:paraId="5195119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1364.5791              1402.1902              1420.1205</w:t>
      </w:r>
    </w:p>
    <w:p w14:paraId="5ECFF70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1455.4825              1486.4304              1486.5399</w:t>
      </w:r>
    </w:p>
    <w:p w14:paraId="6B441A4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1494.9920              1501.7224              2393.4538</w:t>
      </w:r>
    </w:p>
    <w:p w14:paraId="2EB1477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3004.8123              3046.2987              3046.9065</w:t>
      </w:r>
    </w:p>
    <w:p w14:paraId="620ED40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3119.0464              3119.5025              3130.0405</w:t>
      </w:r>
    </w:p>
    <w:p w14:paraId="6DE8F4C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3136.8933              3154.8565              3273.5587</w:t>
      </w:r>
    </w:p>
    <w:p w14:paraId="1D04114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0186CB2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i2</w:t>
      </w:r>
    </w:p>
    <w:p w14:paraId="040ECB93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46A470E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-0.649455    1.296038    0.241734</w:t>
      </w:r>
    </w:p>
    <w:p w14:paraId="2D8B8DE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-1.271471    0.110085   -0.479993</w:t>
      </w:r>
    </w:p>
    <w:p w14:paraId="5DD0B8A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-2.172179   -0.845542    0.266939</w:t>
      </w:r>
    </w:p>
    <w:p w14:paraId="2B48CCA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2.727253   -0.249596    0.148314</w:t>
      </w:r>
    </w:p>
    <w:p w14:paraId="22E0621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1.325607   -0.451606   -0.248729</w:t>
      </w:r>
    </w:p>
    <w:p w14:paraId="1520A98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C        0.178613    0.129847   -0.201347</w:t>
      </w:r>
    </w:p>
    <w:p w14:paraId="2114ACB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-0.540988    2.231783   -0.297107</w:t>
      </w:r>
    </w:p>
    <w:p w14:paraId="31318D1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-0.843457    1.397137    1.305804</w:t>
      </w:r>
    </w:p>
    <w:p w14:paraId="54FE8B3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-1.549054    0.294684   -1.515372</w:t>
      </w:r>
    </w:p>
    <w:p w14:paraId="442E967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-2.191439   -1.822817   -0.221689</w:t>
      </w:r>
    </w:p>
    <w:p w14:paraId="4A50226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-3.196035   -0.462865    0.311848</w:t>
      </w:r>
    </w:p>
    <w:p w14:paraId="7F43F5C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-1.813700   -0.990333    1.289481</w:t>
      </w:r>
    </w:p>
    <w:p w14:paraId="6D39780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2.855582    0.723299    0.642534</w:t>
      </w:r>
    </w:p>
    <w:p w14:paraId="50BEE4E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3.392274   -0.278346   -0.719487</w:t>
      </w:r>
    </w:p>
    <w:p w14:paraId="465F966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3.056608   -1.027898    0.842476</w:t>
      </w:r>
    </w:p>
    <w:p w14:paraId="5C1ADC1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D7B42CB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4CBE1BB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112.2219                140.4169                165.4283</w:t>
      </w:r>
    </w:p>
    <w:p w14:paraId="34394D1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206.5565                270.7874                379.8876</w:t>
      </w:r>
    </w:p>
    <w:p w14:paraId="1550160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397.0406                515.0574                672.3557</w:t>
      </w:r>
    </w:p>
    <w:p w14:paraId="3C69986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789.5391                872.7166                917.0755</w:t>
      </w:r>
    </w:p>
    <w:p w14:paraId="3A08986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938.2932              1021.9402              1047.9501</w:t>
      </w:r>
    </w:p>
    <w:p w14:paraId="76CBCAA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1051.0883              1058.9764              1084.4035</w:t>
      </w:r>
    </w:p>
    <w:p w14:paraId="032B93E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1134.3762              1179.0772              1207.7772</w:t>
      </w:r>
    </w:p>
    <w:p w14:paraId="39D620B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1377.9219              1402.8031              1417.2836</w:t>
      </w:r>
    </w:p>
    <w:p w14:paraId="66B1185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1471.7812              1473.4013              1483.5413</w:t>
      </w:r>
    </w:p>
    <w:p w14:paraId="32FFC3F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1491.6475              1504.2983              1888.4381</w:t>
      </w:r>
    </w:p>
    <w:p w14:paraId="190E502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3004.5420              3046.9262              3086.9033</w:t>
      </w:r>
    </w:p>
    <w:p w14:paraId="55248A3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3112.4371              3120.5371              3124.0305</w:t>
      </w:r>
    </w:p>
    <w:p w14:paraId="75D7D28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3126.9614              3145.7069              3214.7479</w:t>
      </w:r>
    </w:p>
    <w:p w14:paraId="73B43764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</w:p>
    <w:p w14:paraId="63BDF9ED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i3</w:t>
      </w:r>
    </w:p>
    <w:p w14:paraId="0A29EA05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05036B0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-1.110861   -1.308704   -0.149491</w:t>
      </w:r>
    </w:p>
    <w:p w14:paraId="6F2DC1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-1.110161    0.061348    0.511354</w:t>
      </w:r>
    </w:p>
    <w:p w14:paraId="496A58B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-1.710390    1.251401   -0.197769</w:t>
      </w:r>
    </w:p>
    <w:p w14:paraId="0FDB324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2.541468    0.463273    0.030306</w:t>
      </w:r>
    </w:p>
    <w:p w14:paraId="6724FC6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1.419942   -0.459972   -0.202577</w:t>
      </w:r>
    </w:p>
    <w:p w14:paraId="10F2D14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0.152341   -0.556565   -0.001449</w:t>
      </w:r>
    </w:p>
    <w:p w14:paraId="4E52976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-1.261561   -2.181615    0.477979</w:t>
      </w:r>
    </w:p>
    <w:p w14:paraId="5187671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-1.538717   -1.383859   -1.145486</w:t>
      </w:r>
    </w:p>
    <w:p w14:paraId="528AD64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-1.225070    0.055835    1.592750</w:t>
      </w:r>
    </w:p>
    <w:p w14:paraId="334BB52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-1.261209    2.184319    0.152992</w:t>
      </w:r>
    </w:p>
    <w:p w14:paraId="7A71F5C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-2.789345    1.307281   -0.024224</w:t>
      </w:r>
    </w:p>
    <w:p w14:paraId="00EDE3B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-1.540125    1.182060   -1.275380</w:t>
      </w:r>
    </w:p>
    <w:p w14:paraId="41461EB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3.302540    0.005667    0.668716</w:t>
      </w:r>
    </w:p>
    <w:p w14:paraId="3A159C5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2.194828    1.383357    0.520697</w:t>
      </w:r>
    </w:p>
    <w:p w14:paraId="6A1B819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3.024622    0.742265   -0.910291</w:t>
      </w:r>
    </w:p>
    <w:p w14:paraId="45509AC8" w14:textId="77777777" w:rsidR="007331C8" w:rsidRDefault="007331C8" w:rsidP="00881067">
      <w:pPr>
        <w:spacing w:line="360" w:lineRule="auto"/>
        <w:rPr>
          <w:sz w:val="16"/>
          <w:szCs w:val="16"/>
        </w:rPr>
        <w:sectPr w:rsidR="007331C8" w:rsidSect="007331C8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14:paraId="3C471203" w14:textId="29D757D0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D8AD19D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2198235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102.7242                103.9810                166.3498</w:t>
      </w:r>
    </w:p>
    <w:p w14:paraId="648FA58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230.7671                262.1611                375.3720</w:t>
      </w:r>
    </w:p>
    <w:p w14:paraId="75CD1FD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 xml:space="preserve">  424.7671                496.1699                673.1810</w:t>
      </w:r>
    </w:p>
    <w:p w14:paraId="594BCDC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787.7788                860.6261                904.8513</w:t>
      </w:r>
    </w:p>
    <w:p w14:paraId="4C2328F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948.6809              1038.8483              1047.4609</w:t>
      </w:r>
    </w:p>
    <w:p w14:paraId="7BE81A8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1052.9777              1071.4325              1086.7954</w:t>
      </w:r>
    </w:p>
    <w:p w14:paraId="23558944" w14:textId="77777777" w:rsidR="007331C8" w:rsidRDefault="007331C8" w:rsidP="00881067">
      <w:pPr>
        <w:spacing w:line="360" w:lineRule="auto"/>
        <w:rPr>
          <w:sz w:val="16"/>
          <w:szCs w:val="16"/>
        </w:rPr>
        <w:sectPr w:rsidR="007331C8" w:rsidSect="007331C8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14:paraId="124E4B64" w14:textId="4DBE948B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1125.5009              1178.8839              1199.7254</w:t>
      </w:r>
    </w:p>
    <w:p w14:paraId="60AF048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1367.9962              1397.5528              1421.4529</w:t>
      </w:r>
    </w:p>
    <w:p w14:paraId="354DC10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1466.2992              1467.6031              1480.1392</w:t>
      </w:r>
    </w:p>
    <w:p w14:paraId="0432BD87" w14:textId="77777777" w:rsidR="007331C8" w:rsidRDefault="007331C8" w:rsidP="00881067">
      <w:pPr>
        <w:spacing w:line="360" w:lineRule="auto"/>
        <w:rPr>
          <w:sz w:val="16"/>
          <w:szCs w:val="16"/>
        </w:rPr>
        <w:sectPr w:rsidR="007331C8" w:rsidSect="007331C8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14:paraId="02F216EA" w14:textId="1767CD11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1496.6825              1504.6616              1889.2052</w:t>
      </w:r>
    </w:p>
    <w:p w14:paraId="1C65B06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3007.3565              3043.5077              3089.8039</w:t>
      </w:r>
    </w:p>
    <w:p w14:paraId="042E1F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3114.9880              3115.5328              3120.5487</w:t>
      </w:r>
    </w:p>
    <w:p w14:paraId="788A339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3123.3403              3148.5662              3209.9268</w:t>
      </w:r>
    </w:p>
    <w:p w14:paraId="75A962F0" w14:textId="77777777" w:rsidR="007331C8" w:rsidRDefault="007331C8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  <w:sectPr w:rsidR="007331C8" w:rsidSect="007331C8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68E9DF73" w14:textId="237FB758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</w:p>
    <w:p w14:paraId="6F2E3696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i4</w:t>
      </w:r>
    </w:p>
    <w:p w14:paraId="5AF10357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6B19FB5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0.886531   -1.149581   -0.134235</w:t>
      </w:r>
    </w:p>
    <w:p w14:paraId="5ECC378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1.962087   -0.201341    0.307520</w:t>
      </w:r>
    </w:p>
    <w:p w14:paraId="5B7B513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1.956979    1.227612   -0.099878</w:t>
      </w:r>
    </w:p>
    <w:p w14:paraId="24E7B20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-2.915688    0.438570    0.066023</w:t>
      </w:r>
    </w:p>
    <w:p w14:paraId="67A48FF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-1.572154   -0.125428   -0.008122</w:t>
      </w:r>
    </w:p>
    <w:p w14:paraId="2F344BD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-0.468211   -0.594070   -0.064617</w:t>
      </w:r>
    </w:p>
    <w:p w14:paraId="044DCDF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0.930310   -2.064692    0.465591</w:t>
      </w:r>
    </w:p>
    <w:p w14:paraId="37E387A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1.071517   -1.469922   -1.174275</w:t>
      </w:r>
    </w:p>
    <w:p w14:paraId="2ED7BC0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2.869084   -0.638362    0.710693</w:t>
      </w:r>
    </w:p>
    <w:p w14:paraId="25543DE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2.706341    1.803458    0.447111</w:t>
      </w:r>
    </w:p>
    <w:p w14:paraId="2BD7314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0.975510    1.684083    0.066466</w:t>
      </w:r>
    </w:p>
    <w:p w14:paraId="7989C49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H        2.174290    1.344534   -1.174253</w:t>
      </w:r>
    </w:p>
    <w:p w14:paraId="354781E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-3.079363    0.928851    1.028892</w:t>
      </w:r>
    </w:p>
    <w:p w14:paraId="134EC1C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-3.672263   -0.341799   -0.048226</w:t>
      </w:r>
    </w:p>
    <w:p w14:paraId="4F6BA5E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-3.072692    1.179278   -0.722156</w:t>
      </w:r>
    </w:p>
    <w:p w14:paraId="6FC7C5B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DF8C58F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2BBFF54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 77.5373                108.7524                116.0638</w:t>
      </w:r>
    </w:p>
    <w:p w14:paraId="7E30DDE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124.6590                196.6229                268.8615</w:t>
      </w:r>
    </w:p>
    <w:p w14:paraId="33BE13E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363.9338                398.7040                415.3855</w:t>
      </w:r>
    </w:p>
    <w:p w14:paraId="1E0F54A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564.7489                757.4051                869.7454</w:t>
      </w:r>
    </w:p>
    <w:p w14:paraId="4D3021B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897.9663                996.5493              1063.1100</w:t>
      </w:r>
    </w:p>
    <w:p w14:paraId="4A89BA5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1067.6530              1085.8701              1141.1453</w:t>
      </w:r>
    </w:p>
    <w:p w14:paraId="20BEDED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1185.6261              1236.3326              1347.6353</w:t>
      </w:r>
    </w:p>
    <w:p w14:paraId="5578D22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1381.0173              1426.7631              1428.6065</w:t>
      </w:r>
    </w:p>
    <w:p w14:paraId="1721E98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1453.9260              1476.3038              1487.9876</w:t>
      </w:r>
    </w:p>
    <w:p w14:paraId="0B09641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1493.7242              1496.0940              2396.1627</w:t>
      </w:r>
    </w:p>
    <w:p w14:paraId="0252BEF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2955.0935              2975.8004              3047.4466</w:t>
      </w:r>
    </w:p>
    <w:p w14:paraId="3B7420E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3064.4351              3067.8198              3118.6761</w:t>
      </w:r>
    </w:p>
    <w:p w14:paraId="711F39B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3120.3203              3127.0383              3194.2067</w:t>
      </w:r>
    </w:p>
    <w:p w14:paraId="55F57B91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</w:p>
    <w:p w14:paraId="4592471D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i5</w:t>
      </w:r>
    </w:p>
    <w:p w14:paraId="17BEEA6C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1233DE4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0.709976    0.714347    0.023297</w:t>
      </w:r>
    </w:p>
    <w:p w14:paraId="6AE2B6E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1.626312   -0.468860    0.017292</w:t>
      </w:r>
    </w:p>
    <w:p w14:paraId="168FEB2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3.097422   -0.264266   -0.037827</w:t>
      </w:r>
    </w:p>
    <w:p w14:paraId="2A3DF1C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-3.281887   -0.310692   -0.018314</w:t>
      </w:r>
    </w:p>
    <w:p w14:paraId="2571C76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-1.870636    0.059184   -0.002318</w:t>
      </w:r>
    </w:p>
    <w:p w14:paraId="18FC497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-0.710201    0.365646    0.008384</w:t>
      </w:r>
    </w:p>
    <w:p w14:paraId="219A00F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0.934019    1.361039   -0.838533</w:t>
      </w:r>
    </w:p>
    <w:p w14:paraId="2C22DA5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0.913781    1.344013    0.905788</w:t>
      </w:r>
    </w:p>
    <w:p w14:paraId="501E3B2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1.210401   -1.450614    0.206077</w:t>
      </w:r>
    </w:p>
    <w:p w14:paraId="32D120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3.485504    0.174071    0.895513</w:t>
      </w:r>
    </w:p>
    <w:p w14:paraId="1BE4A1E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3.377525    0.430376   -0.840280</w:t>
      </w:r>
    </w:p>
    <w:p w14:paraId="2D23182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3.629761   -1.203016   -0.201475</w:t>
      </w:r>
    </w:p>
    <w:p w14:paraId="366304E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-3.472895   -1.084197   -0.766423</w:t>
      </w:r>
    </w:p>
    <w:p w14:paraId="0FBF351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-3.907682    0.552524   -0.258485</w:t>
      </w:r>
    </w:p>
    <w:p w14:paraId="35643E7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-3.596325   -0.696354    0.954736</w:t>
      </w:r>
    </w:p>
    <w:p w14:paraId="61BC70C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53E980C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1D5BC87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 56.5698                  87.8388                101.1245</w:t>
      </w:r>
    </w:p>
    <w:p w14:paraId="652681B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113.9284                191.9446                279.4111</w:t>
      </w:r>
    </w:p>
    <w:p w14:paraId="114AB5A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312.8532                352.0986                392.0286</w:t>
      </w:r>
    </w:p>
    <w:p w14:paraId="7A268FC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503.8801                774.5896                873.4386</w:t>
      </w:r>
    </w:p>
    <w:p w14:paraId="3467425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920.6680                996.5961              1053.6613</w:t>
      </w:r>
    </w:p>
    <w:p w14:paraId="7868536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1055.8276              1116.4775              1151.8521</w:t>
      </w:r>
    </w:p>
    <w:p w14:paraId="55555E4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1174.5530              1206.7091              1300.8623</w:t>
      </w:r>
    </w:p>
    <w:p w14:paraId="470FAAC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1402.8727              1413.6239              1426.1516</w:t>
      </w:r>
    </w:p>
    <w:p w14:paraId="3F17895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1454.7246              1479.2305              1485.2174</w:t>
      </w:r>
    </w:p>
    <w:p w14:paraId="04FC511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1489.3415              1492.5686              2401.7622</w:t>
      </w:r>
    </w:p>
    <w:p w14:paraId="5EBF45E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2963.7787              2978.7649              3001.7746</w:t>
      </w:r>
    </w:p>
    <w:p w14:paraId="6AE8ABD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3043.4469              3048.5679              3119.4467</w:t>
      </w:r>
    </w:p>
    <w:p w14:paraId="7B16496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3121.8581              3128.9798              3213.6564</w:t>
      </w:r>
    </w:p>
    <w:p w14:paraId="210AC1A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4B4A173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i6</w:t>
      </w:r>
    </w:p>
    <w:p w14:paraId="10A29AF0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491E9AB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2.064420   -0.270690   -0.007546</w:t>
      </w:r>
    </w:p>
    <w:p w14:paraId="36223AC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0.822929   -1.113597    0.003611</w:t>
      </w:r>
    </w:p>
    <w:p w14:paraId="5A364F3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-2.939304    0.384333   -0.002803</w:t>
      </w:r>
    </w:p>
    <w:p w14:paraId="7088F5A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-1.586315   -0.151271    0.003344</w:t>
      </w:r>
    </w:p>
    <w:p w14:paraId="5144BB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-0.454461   -0.607712    0.002816</w:t>
      </w:r>
    </w:p>
    <w:p w14:paraId="54E90AE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H        2.662314   -0.541712   -0.888970</w:t>
      </w:r>
    </w:p>
    <w:p w14:paraId="0B53D0B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2.685205   -0.552053    0.854270</w:t>
      </w:r>
    </w:p>
    <w:p w14:paraId="297A573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0.946169   -2.192509    0.010160</w:t>
      </w:r>
    </w:p>
    <w:p w14:paraId="5571B4C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-2.934171    1.459322    0.194637</w:t>
      </w:r>
    </w:p>
    <w:p w14:paraId="0631D6B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-3.555472   -0.098796    0.761047</w:t>
      </w:r>
    </w:p>
    <w:p w14:paraId="4106234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-3.421595    0.221995   -0.971853</w:t>
      </w:r>
    </w:p>
    <w:p w14:paraId="238573D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1.818446    1.233945    0.003911</w:t>
      </w:r>
    </w:p>
    <w:p w14:paraId="51B9559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1.235542    1.542298   -0.867474</w:t>
      </w:r>
    </w:p>
    <w:p w14:paraId="4E15904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2.765530    1.778336   -0.007529</w:t>
      </w:r>
    </w:p>
    <w:p w14:paraId="2C4D728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1.262183    1.533065    0.895716</w:t>
      </w:r>
    </w:p>
    <w:p w14:paraId="323054E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335046C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23F75E0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 10.5672                  74.5177                  98.7570</w:t>
      </w:r>
    </w:p>
    <w:p w14:paraId="63E0091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170.8492                239.5768                253.8688</w:t>
      </w:r>
    </w:p>
    <w:p w14:paraId="24CAA01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391.0845                392.1188                554.4129</w:t>
      </w:r>
    </w:p>
    <w:p w14:paraId="0C6B495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586.8031                779.2589                781.9899</w:t>
      </w:r>
    </w:p>
    <w:p w14:paraId="0AE8C1E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909.4873              1038.8034              1048.9292</w:t>
      </w:r>
    </w:p>
    <w:p w14:paraId="1E62AE9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1052.7277              1073.7061              1108.4592</w:t>
      </w:r>
    </w:p>
    <w:p w14:paraId="4AD0357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1234.8174              1286.0412              1369.9934</w:t>
      </w:r>
    </w:p>
    <w:p w14:paraId="309EE31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1406.9908              1418.9940              1443.5630</w:t>
      </w:r>
    </w:p>
    <w:p w14:paraId="5A7A447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1477.7427              1480.0744              1484.3363</w:t>
      </w:r>
    </w:p>
    <w:p w14:paraId="1FA2618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1497.1346              1504.6828              2173.9157</w:t>
      </w:r>
    </w:p>
    <w:p w14:paraId="3384440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3006.7754              3028.5529              3038.6010</w:t>
      </w:r>
    </w:p>
    <w:p w14:paraId="743254B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3052.0650              3102.5783              3119.9436</w:t>
      </w:r>
    </w:p>
    <w:p w14:paraId="49E82B8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3126.3724              3132.6151              3176.8681</w:t>
      </w:r>
    </w:p>
    <w:p w14:paraId="6ADB6F8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7F5172F0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i7</w:t>
      </w:r>
    </w:p>
    <w:p w14:paraId="72B361B0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66B78A8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0.900093   -1.057978   -0.232535</w:t>
      </w:r>
    </w:p>
    <w:p w14:paraId="2A4B5FE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1.942051   -0.124253    0.412113</w:t>
      </w:r>
    </w:p>
    <w:p w14:paraId="28AACD2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2.003871    1.223917   -0.209335</w:t>
      </w:r>
    </w:p>
    <w:p w14:paraId="3B8C24E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-2.937034    0.410701    0.098935</w:t>
      </w:r>
    </w:p>
    <w:p w14:paraId="0A70C1C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-1.581296   -0.114074   -0.023060</w:t>
      </w:r>
    </w:p>
    <w:p w14:paraId="22C6E5E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-0.467057   -0.550844   -0.123171</w:t>
      </w:r>
    </w:p>
    <w:p w14:paraId="436EBD5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0.956663   -2.043281    0.240711</w:t>
      </w:r>
    </w:p>
    <w:p w14:paraId="0A63689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1.146765   -1.200313   -1.289938</w:t>
      </w:r>
    </w:p>
    <w:p w14:paraId="22B0072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2.924321   -0.608005    0.364860</w:t>
      </w:r>
    </w:p>
    <w:p w14:paraId="560E3F2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2.892193    1.835472   -0.109797</w:t>
      </w:r>
    </w:p>
    <w:p w14:paraId="7B997D8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1.109734    1.673934   -0.625107</w:t>
      </w:r>
    </w:p>
    <w:p w14:paraId="4A7287E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-2.933007    1.385115    0.593728</w:t>
      </w:r>
    </w:p>
    <w:p w14:paraId="26D38DB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-3.565118   -0.263136    0.687043</w:t>
      </w:r>
    </w:p>
    <w:p w14:paraId="1CF1850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-3.399037    0.532842   -0.883947</w:t>
      </w:r>
    </w:p>
    <w:p w14:paraId="7889DAB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1.703723   -0.037449    1.484763</w:t>
      </w:r>
    </w:p>
    <w:p w14:paraId="5B98E25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3301C9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37C69A4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 89.2472                121.4913                139.8269</w:t>
      </w:r>
    </w:p>
    <w:p w14:paraId="5919C7E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 xml:space="preserve">  172.1671                228.3987                286.5011</w:t>
      </w:r>
    </w:p>
    <w:p w14:paraId="4D16932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381.4652                410.2268                491.2544</w:t>
      </w:r>
    </w:p>
    <w:p w14:paraId="7619104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542.3316                698.6650                822.8582</w:t>
      </w:r>
    </w:p>
    <w:p w14:paraId="3A9208A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892.3367              1000.9843              1050.1922</w:t>
      </w:r>
    </w:p>
    <w:p w14:paraId="0F61A8C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1059.0707              1069.0258              1120.2145</w:t>
      </w:r>
    </w:p>
    <w:p w14:paraId="3094E58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1173.6043              1191.9268              1284.5800</w:t>
      </w:r>
    </w:p>
    <w:p w14:paraId="5B3598C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1358.2753              1382.8876              1424.7568</w:t>
      </w:r>
    </w:p>
    <w:p w14:paraId="3233AB8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1465.1254              1470.8070              1489.1638</w:t>
      </w:r>
    </w:p>
    <w:p w14:paraId="0347C5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1491.5262              1493.1072              2394.2088</w:t>
      </w:r>
    </w:p>
    <w:p w14:paraId="737F749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2975.9896              3049.4265              3050.9876</w:t>
      </w:r>
    </w:p>
    <w:p w14:paraId="7BA9EB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3065.3949              3093.7709              3118.9104</w:t>
      </w:r>
    </w:p>
    <w:p w14:paraId="40C8FC5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3124.3965              3158.9718              3268.1187</w:t>
      </w:r>
    </w:p>
    <w:p w14:paraId="79860E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6F626E2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i8</w:t>
      </w:r>
    </w:p>
    <w:p w14:paraId="4C3E6EDD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122FE80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-0.755891    0.714192    0.052477</w:t>
      </w:r>
    </w:p>
    <w:p w14:paraId="52E63DC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-1.661690   -0.527510   -0.016005</w:t>
      </w:r>
    </w:p>
    <w:p w14:paraId="65DCA2D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-3.108264   -0.188250   -0.012581</w:t>
      </w:r>
    </w:p>
    <w:p w14:paraId="5C6081C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3.240171   -0.289305   -0.021859</w:t>
      </w:r>
    </w:p>
    <w:p w14:paraId="7D6071E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1.827381    0.073767    0.004072</w:t>
      </w:r>
    </w:p>
    <w:p w14:paraId="77FFBD3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0.666255    0.379259    0.024162</w:t>
      </w:r>
    </w:p>
    <w:p w14:paraId="290A7CF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-0.980300    1.274908    0.965896</w:t>
      </w:r>
    </w:p>
    <w:p w14:paraId="1267BF3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-0.990779    1.379075   -0.786207</w:t>
      </w:r>
    </w:p>
    <w:p w14:paraId="311F1AB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-1.421604   -1.198171    0.816200</w:t>
      </w:r>
    </w:p>
    <w:p w14:paraId="114FA1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-1.401305   -1.090651   -0.926985</w:t>
      </w:r>
    </w:p>
    <w:p w14:paraId="3702540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-3.458360    0.743097   -0.444632</w:t>
      </w:r>
    </w:p>
    <w:p w14:paraId="6F5EBD8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-3.849030   -0.920725    0.282925</w:t>
      </w:r>
    </w:p>
    <w:p w14:paraId="209AB3B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3.645913   -0.357515    0.990657</w:t>
      </w:r>
    </w:p>
    <w:p w14:paraId="69ED907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3.823605    0.454190   -0.570702</w:t>
      </w:r>
    </w:p>
    <w:p w14:paraId="59CBA09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3.384089   -1.257122   -0.508747</w:t>
      </w:r>
    </w:p>
    <w:p w14:paraId="73DC6A4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9E683E1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4B5E374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 63.2833                  93.3905                104.6956</w:t>
      </w:r>
    </w:p>
    <w:p w14:paraId="787AEE1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171.2666                219.0875                286.7008</w:t>
      </w:r>
    </w:p>
    <w:p w14:paraId="1F0CBFA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352.5769                403.6431                491.2758</w:t>
      </w:r>
    </w:p>
    <w:p w14:paraId="47210E4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508.0471                740.8569                779.9159</w:t>
      </w:r>
    </w:p>
    <w:p w14:paraId="5A2EBFB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889.9860                994.2726              1058.7241</w:t>
      </w:r>
    </w:p>
    <w:p w14:paraId="4E7DD99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1060.7254              1093.6416              1113.8699</w:t>
      </w:r>
    </w:p>
    <w:p w14:paraId="4D10AD2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1175.9567              1192.0539              1301.2572</w:t>
      </w:r>
    </w:p>
    <w:p w14:paraId="13D069D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1319.2700              1395.5566              1421.9404</w:t>
      </w:r>
    </w:p>
    <w:p w14:paraId="3D795CC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1468.1095              1472.1625              1483.3296</w:t>
      </w:r>
    </w:p>
    <w:p w14:paraId="73E9524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1486.6089              1490.0670              2397.6739</w:t>
      </w:r>
    </w:p>
    <w:p w14:paraId="59063DA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2977.2797              3047.1118              3050.1661</w:t>
      </w:r>
    </w:p>
    <w:p w14:paraId="5F7894D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3065.9787              3090.1562              3120.3524</w:t>
      </w:r>
    </w:p>
    <w:p w14:paraId="2FF4215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3123.6738              3153.7056              3262.5510</w:t>
      </w:r>
    </w:p>
    <w:p w14:paraId="43B05A9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F8FB448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lastRenderedPageBreak/>
        <w:t>i9</w:t>
      </w:r>
    </w:p>
    <w:p w14:paraId="27042A2A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65D2585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1.515471   -0.854033    0.082589</w:t>
      </w:r>
    </w:p>
    <w:p w14:paraId="5193B53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1.494338    0.683639   -0.153684</w:t>
      </w:r>
    </w:p>
    <w:p w14:paraId="2A9C780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0.042444    1.137514    0.130240</w:t>
      </w:r>
    </w:p>
    <w:p w14:paraId="4FB60F2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-2.272006   -0.124418   -0.040085</w:t>
      </w:r>
    </w:p>
    <w:p w14:paraId="166FCD6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-0.779266   -0.139763   -0.006142</w:t>
      </w:r>
    </w:p>
    <w:p w14:paraId="5A28469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0.058911   -1.157526   -0.034095</w:t>
      </w:r>
    </w:p>
    <w:p w14:paraId="56288B4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1.890651   -1.113588    1.078729</w:t>
      </w:r>
    </w:p>
    <w:p w14:paraId="6C73479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2.134866   -1.379310   -0.647782</w:t>
      </w:r>
    </w:p>
    <w:p w14:paraId="1D8EDCF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2.229214    1.207652    0.460252</w:t>
      </w:r>
    </w:p>
    <w:p w14:paraId="0CC02A6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1.733845    0.881026   -1.201069</w:t>
      </w:r>
    </w:p>
    <w:p w14:paraId="4326909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-0.070677    1.542488    1.143962</w:t>
      </w:r>
    </w:p>
    <w:p w14:paraId="398705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-0.289884    1.916441   -0.563579</w:t>
      </w:r>
    </w:p>
    <w:p w14:paraId="0BE1016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-2.674189    0.333372    0.870077</w:t>
      </w:r>
    </w:p>
    <w:p w14:paraId="52008D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-2.680006   -1.132030   -0.128615</w:t>
      </w:r>
    </w:p>
    <w:p w14:paraId="7A46744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-2.633175    0.471465   -0.884912</w:t>
      </w:r>
    </w:p>
    <w:p w14:paraId="7BE81F0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2FC7D1C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7B585BF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138.0656                167.4496                220.8263</w:t>
      </w:r>
    </w:p>
    <w:p w14:paraId="07CDB0F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309.3299                443.6972                568.0702</w:t>
      </w:r>
    </w:p>
    <w:p w14:paraId="790A7BB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660.9781                807.0807                868.7505</w:t>
      </w:r>
    </w:p>
    <w:p w14:paraId="223A38F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894.9661                915.6286                952.0725</w:t>
      </w:r>
    </w:p>
    <w:p w14:paraId="2EA70E0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995.1642              1028.9765              1086.1282</w:t>
      </w:r>
    </w:p>
    <w:p w14:paraId="59D2F1C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1091.6264              1150.0733              1202.5658</w:t>
      </w:r>
    </w:p>
    <w:p w14:paraId="0C9205B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1224.1506              1242.0894              1303.0181</w:t>
      </w:r>
    </w:p>
    <w:p w14:paraId="58F2B7B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1320.6602              1344.3335              1418.3596</w:t>
      </w:r>
    </w:p>
    <w:p w14:paraId="727FC19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1484.3931              1487.2429              1490.5685</w:t>
      </w:r>
    </w:p>
    <w:p w14:paraId="2A31FE2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1493.7247              1511.4619              1754.5320</w:t>
      </w:r>
    </w:p>
    <w:p w14:paraId="5AF0827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3030.7985              3039.1287              3055.0613</w:t>
      </w:r>
    </w:p>
    <w:p w14:paraId="57CA476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3071.7911              3084.3390              3095.3352</w:t>
      </w:r>
    </w:p>
    <w:p w14:paraId="0622266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3108.3972              3134.0408              3142.0404</w:t>
      </w:r>
    </w:p>
    <w:p w14:paraId="67279A59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</w:p>
    <w:p w14:paraId="7559483B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i10</w:t>
      </w:r>
    </w:p>
    <w:p w14:paraId="7D3501F5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7598FE0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-1.415045    0.872675    0.000038</w:t>
      </w:r>
    </w:p>
    <w:p w14:paraId="09562D4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-1.596170   -0.621252   -0.000163</w:t>
      </w:r>
    </w:p>
    <w:p w14:paraId="4A13FBC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-0.147078   -1.171798    0.000161</w:t>
      </w:r>
    </w:p>
    <w:p w14:paraId="7BAF966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2.213491   -0.014731   -0.000088</w:t>
      </w:r>
    </w:p>
    <w:p w14:paraId="1A28D5D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0.727353    0.055938    0.000038</w:t>
      </w:r>
    </w:p>
    <w:p w14:paraId="2BA0616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-0.068773    1.190295    0.000064</w:t>
      </w:r>
    </w:p>
    <w:p w14:paraId="42C5DDD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-2.232412    1.581261    0.000074</w:t>
      </w:r>
    </w:p>
    <w:p w14:paraId="3BDCAC7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-2.161312   -0.959507    0.875877</w:t>
      </w:r>
    </w:p>
    <w:p w14:paraId="1BD13AE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-2.160758   -0.959258   -0.876664</w:t>
      </w:r>
    </w:p>
    <w:p w14:paraId="44CCA7E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0.055335   -1.799502    0.876957</w:t>
      </w:r>
    </w:p>
    <w:p w14:paraId="7A52EEE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0.055629   -1.800027   -0.876180</w:t>
      </w:r>
    </w:p>
    <w:p w14:paraId="5AA53DB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H        2.586324   -0.555442    0.879018</w:t>
      </w:r>
    </w:p>
    <w:p w14:paraId="103E395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2.664234    0.980041   -0.000228</w:t>
      </w:r>
    </w:p>
    <w:p w14:paraId="3E2A11C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2.586113   -0.555572   -0.879211</w:t>
      </w:r>
    </w:p>
    <w:p w14:paraId="6EF9A77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0.324183    2.201237    0.000062</w:t>
      </w:r>
    </w:p>
    <w:p w14:paraId="7A9B1AD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B624975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74A8D7C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 79.5707                110.7371                229.5052</w:t>
      </w:r>
    </w:p>
    <w:p w14:paraId="0C6A078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320.9575                452.9457                598.2127</w:t>
      </w:r>
    </w:p>
    <w:p w14:paraId="5AB01FD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627.3528                773.8764                799.3093</w:t>
      </w:r>
    </w:p>
    <w:p w14:paraId="31C315E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868.8719                921.7955                924.5335</w:t>
      </w:r>
    </w:p>
    <w:p w14:paraId="242B6C9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974.5469                977.7390              1011.7547</w:t>
      </w:r>
    </w:p>
    <w:p w14:paraId="30F1055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1043.1426              1079.5310              1155.6115</w:t>
      </w:r>
    </w:p>
    <w:p w14:paraId="2966AE7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1230.3554              1231.4623              1287.5510</w:t>
      </w:r>
    </w:p>
    <w:p w14:paraId="633F556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1309.7957              1322.5033              1418.1158</w:t>
      </w:r>
    </w:p>
    <w:p w14:paraId="0FBD4D2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1436.0152              1468.1915              1473.1395</w:t>
      </w:r>
    </w:p>
    <w:p w14:paraId="6C44C19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1475.6607              1492.7584              1530.5831</w:t>
      </w:r>
    </w:p>
    <w:p w14:paraId="24C4304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3015.6575              3021.8662              3038.8340</w:t>
      </w:r>
    </w:p>
    <w:p w14:paraId="157BD21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3045.1900              3061.4540              3068.8736</w:t>
      </w:r>
    </w:p>
    <w:p w14:paraId="4A381A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3127.5158              3204.2376              3238.2534</w:t>
      </w:r>
    </w:p>
    <w:p w14:paraId="656C88C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FC8F080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i11</w:t>
      </w:r>
    </w:p>
    <w:p w14:paraId="2ABF11AD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7F15F60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-1.421329    0.805937    0.104599</w:t>
      </w:r>
    </w:p>
    <w:p w14:paraId="088B949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-1.427752   -0.701392   -0.222168</w:t>
      </w:r>
    </w:p>
    <w:p w14:paraId="6DD0A4B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-0.022105   -1.189157    0.169637</w:t>
      </w:r>
    </w:p>
    <w:p w14:paraId="784D143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2.222328    0.033361   -0.065823</w:t>
      </w:r>
    </w:p>
    <w:p w14:paraId="400C8FB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0.848168    0.048262    0.013541</w:t>
      </w:r>
    </w:p>
    <w:p w14:paraId="3CF2395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0.028127    1.168943   -0.010116</w:t>
      </w:r>
    </w:p>
    <w:p w14:paraId="338DD07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-1.784140    0.990447    1.126750</w:t>
      </w:r>
    </w:p>
    <w:p w14:paraId="6283184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-2.065415    1.388765   -0.560768</w:t>
      </w:r>
    </w:p>
    <w:p w14:paraId="5A466A3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-2.226213   -1.244300    0.287254</w:t>
      </w:r>
    </w:p>
    <w:p w14:paraId="5A6518A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-1.570842   -0.834050   -1.298444</w:t>
      </w:r>
    </w:p>
    <w:p w14:paraId="736F3DE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0.001179   -1.517499    1.215401</w:t>
      </w:r>
    </w:p>
    <w:p w14:paraId="0DA7414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0.324094   -2.026005   -0.441146</w:t>
      </w:r>
    </w:p>
    <w:p w14:paraId="647F2F3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2.783879    0.955748   -0.160471</w:t>
      </w:r>
    </w:p>
    <w:p w14:paraId="7E42E0D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2.778558   -0.896299   -0.040270</w:t>
      </w:r>
    </w:p>
    <w:p w14:paraId="66B96B9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0.394281    2.187467   -0.066323</w:t>
      </w:r>
    </w:p>
    <w:p w14:paraId="7261F3B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2D0C971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0ECCD2F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156.6998                224.8161                354.1803</w:t>
      </w:r>
    </w:p>
    <w:p w14:paraId="62C6ECB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461.7221                550.3668                602.5655</w:t>
      </w:r>
    </w:p>
    <w:p w14:paraId="0473A97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651.2247                712.4640                776.9635</w:t>
      </w:r>
    </w:p>
    <w:p w14:paraId="6438AED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827.9779                883.6794                902.2337</w:t>
      </w:r>
    </w:p>
    <w:p w14:paraId="6D9856E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929.1258                942.2519              1014.4986</w:t>
      </w:r>
    </w:p>
    <w:p w14:paraId="084BC6B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1046.7218              1052.2646              1145.3093</w:t>
      </w:r>
    </w:p>
    <w:p w14:paraId="5E136E2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1196.8000              1245.4278              1272.3533</w:t>
      </w:r>
    </w:p>
    <w:p w14:paraId="2A761B9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1297.0873              1329.3661              1353.9044</w:t>
      </w:r>
    </w:p>
    <w:p w14:paraId="100E7ED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1392.2377              1426.1497              1481.4934</w:t>
      </w:r>
    </w:p>
    <w:p w14:paraId="17252DB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1488.7854              1514.2302              1520.7551</w:t>
      </w:r>
    </w:p>
    <w:p w14:paraId="08587C8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3003.0357              3044.6094              3063.4319</w:t>
      </w:r>
    </w:p>
    <w:p w14:paraId="45AD60B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3080.2532              3106.5300              3121.2812</w:t>
      </w:r>
    </w:p>
    <w:p w14:paraId="27633B7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3158.0762              3210.5503              3255.4746</w:t>
      </w:r>
    </w:p>
    <w:p w14:paraId="24EE3EC5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</w:p>
    <w:p w14:paraId="62EAD7EB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i12</w:t>
      </w:r>
    </w:p>
    <w:p w14:paraId="666A2FBB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12B5FF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-1.345450    0.832883    0.163226</w:t>
      </w:r>
    </w:p>
    <w:p w14:paraId="6B0C922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-1.531424   -0.665427    0.186858</w:t>
      </w:r>
    </w:p>
    <w:p w14:paraId="5C4F022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-0.176889   -1.157885   -0.211037</w:t>
      </w:r>
    </w:p>
    <w:p w14:paraId="5E13AB3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2.035884   -0.048904    0.398794</w:t>
      </w:r>
    </w:p>
    <w:p w14:paraId="339BB37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0.767537   -0.022934   -0.471822</w:t>
      </w:r>
    </w:p>
    <w:p w14:paraId="7740EAA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-0.114455    1.176013   -0.200100</w:t>
      </w:r>
    </w:p>
    <w:p w14:paraId="1077876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-2.138419    1.527361    0.414681</w:t>
      </w:r>
    </w:p>
    <w:p w14:paraId="54932A4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-1.847739   -1.027095    1.177176</w:t>
      </w:r>
    </w:p>
    <w:p w14:paraId="2CC8C84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-2.320901   -0.989599   -0.509053</w:t>
      </w:r>
    </w:p>
    <w:p w14:paraId="2DB8C66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0.089414   -2.201962   -0.315707</w:t>
      </w:r>
    </w:p>
    <w:p w14:paraId="24A133F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1.094021   -0.018410   -1.525232</w:t>
      </w:r>
    </w:p>
    <w:p w14:paraId="57545C6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1.771627   -0.027515    1.459356</w:t>
      </w:r>
    </w:p>
    <w:p w14:paraId="5A6ADAE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2.672186    0.815140    0.185038</w:t>
      </w:r>
    </w:p>
    <w:p w14:paraId="505C9BD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2.618683   -0.953925    0.207915</w:t>
      </w:r>
    </w:p>
    <w:p w14:paraId="0BD2A13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0.249905    2.193521   -0.289685</w:t>
      </w:r>
    </w:p>
    <w:p w14:paraId="2A7F208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A0FD6AC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7CAB797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121.0804                213.3671                273.2390</w:t>
      </w:r>
    </w:p>
    <w:p w14:paraId="595EF90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312.1859                385.8439                508.4487</w:t>
      </w:r>
    </w:p>
    <w:p w14:paraId="2B839F7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693.6558                744.8337                778.4845</w:t>
      </w:r>
    </w:p>
    <w:p w14:paraId="7389549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868.1262                920.6853                924.4116</w:t>
      </w:r>
    </w:p>
    <w:p w14:paraId="7680410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949.9451                988.3672              1008.3625</w:t>
      </w:r>
    </w:p>
    <w:p w14:paraId="314BD80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1040.6609              1072.9947              1103.0955</w:t>
      </w:r>
    </w:p>
    <w:p w14:paraId="45AC463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1135.7070              1138.7871              1288.2934</w:t>
      </w:r>
    </w:p>
    <w:p w14:paraId="7D0E572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1297.7361              1313.1752              1332.9784</w:t>
      </w:r>
    </w:p>
    <w:p w14:paraId="2A31CB8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1392.1266              1410.8774              1463.1540</w:t>
      </w:r>
    </w:p>
    <w:p w14:paraId="5359F6F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1493.4208              1497.2080              1708.0931</w:t>
      </w:r>
    </w:p>
    <w:p w14:paraId="3D639A4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2963.6301              2988.3330              3003.0637</w:t>
      </w:r>
    </w:p>
    <w:p w14:paraId="3121582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3039.7211              3116.9452              3124.7157</w:t>
      </w:r>
    </w:p>
    <w:p w14:paraId="673F8DE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3198.3043              3224.7363              3227.6868</w:t>
      </w:r>
    </w:p>
    <w:p w14:paraId="0C33F0E6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</w:p>
    <w:p w14:paraId="3FAD6572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i13</w:t>
      </w:r>
    </w:p>
    <w:p w14:paraId="7A19A199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44596CF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-1.387984    0.795646   -0.071805</w:t>
      </w:r>
    </w:p>
    <w:p w14:paraId="35B5CEF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-1.453830   -0.687554   -0.248097</w:t>
      </w:r>
    </w:p>
    <w:p w14:paraId="1AD0C88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-0.098470   -1.178848    0.297890</w:t>
      </w:r>
    </w:p>
    <w:p w14:paraId="56A96F6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2.127176   -0.082872   -0.209841</w:t>
      </w:r>
    </w:p>
    <w:p w14:paraId="3D23C17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C        0.834595   -0.010278    0.076961</w:t>
      </w:r>
    </w:p>
    <w:p w14:paraId="1FC3016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0.011888    1.261825    0.167811</w:t>
      </w:r>
    </w:p>
    <w:p w14:paraId="17188A5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0.120611    1.722064    1.163269</w:t>
      </w:r>
    </w:p>
    <w:p w14:paraId="23808DA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-2.236550    1.459064   -0.176350</w:t>
      </w:r>
    </w:p>
    <w:p w14:paraId="15C78CF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-2.309618   -1.144432    0.259816</w:t>
      </w:r>
    </w:p>
    <w:p w14:paraId="2377FA9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-1.551142   -0.951643   -1.313238</w:t>
      </w:r>
    </w:p>
    <w:p w14:paraId="4CD5F77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-0.189115   -1.367002    1.374463</w:t>
      </w:r>
    </w:p>
    <w:p w14:paraId="4783139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0.259646   -2.097004   -0.170937</w:t>
      </w:r>
    </w:p>
    <w:p w14:paraId="0A93DB7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2.720273    0.810478   -0.377029</w:t>
      </w:r>
    </w:p>
    <w:p w14:paraId="6556C92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2.636430   -1.037895   -0.286166</w:t>
      </w:r>
    </w:p>
    <w:p w14:paraId="4D70D3F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0.349216    2.018860   -0.551342</w:t>
      </w:r>
    </w:p>
    <w:p w14:paraId="7C804D9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12CC5A2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0DA6D1C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114.3180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178.6247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333.1038</w:t>
      </w:r>
    </w:p>
    <w:p w14:paraId="53C9ED9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379.1203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421.9321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623.8373</w:t>
      </w:r>
    </w:p>
    <w:p w14:paraId="04ADC70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659.6981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732.1850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812.5915</w:t>
      </w:r>
    </w:p>
    <w:p w14:paraId="19BA12D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852.6904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913.7651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 927.2351</w:t>
      </w:r>
    </w:p>
    <w:p w14:paraId="1271A92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932.9705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938.7245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  990.1970</w:t>
      </w:r>
    </w:p>
    <w:p w14:paraId="2D724D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1007.5591              1053.0783              1129.0701</w:t>
      </w:r>
    </w:p>
    <w:p w14:paraId="152074A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1168.6247              1219.2614              1263.9452</w:t>
      </w:r>
    </w:p>
    <w:p w14:paraId="19277B0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1284.8203              1304.5372              1343.6957</w:t>
      </w:r>
    </w:p>
    <w:p w14:paraId="1AA70E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1360.7292              1452.8918              1466.1308</w:t>
      </w:r>
    </w:p>
    <w:p w14:paraId="15D90B9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1479.4152              1496.8104              1763.7632</w:t>
      </w:r>
    </w:p>
    <w:p w14:paraId="429DFE1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2973.1444              2979.2592              3036.6464</w:t>
      </w:r>
    </w:p>
    <w:p w14:paraId="422888B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3044.9247              3068.9787              3123.0410</w:t>
      </w:r>
    </w:p>
    <w:p w14:paraId="2812040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3150.7656              3227.3285              3236.0721</w:t>
      </w:r>
    </w:p>
    <w:p w14:paraId="5631BD83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</w:p>
    <w:p w14:paraId="4D40282D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i14</w:t>
      </w:r>
    </w:p>
    <w:p w14:paraId="31521B2B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35E90BC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1.546214   -0.609854   -0.018109</w:t>
      </w:r>
    </w:p>
    <w:p w14:paraId="48758BE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1.318599    0.875944   -0.154510</w:t>
      </w:r>
    </w:p>
    <w:p w14:paraId="60845EF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0.051707    1.203414    0.066536</w:t>
      </w:r>
    </w:p>
    <w:p w14:paraId="513B882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-2.153003   -0.010293   -0.233821</w:t>
      </w:r>
    </w:p>
    <w:p w14:paraId="73E37EB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-0.801279   -0.006396    0.387966</w:t>
      </w:r>
    </w:p>
    <w:p w14:paraId="7980E29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0.113762   -1.178141   -0.049916</w:t>
      </w:r>
    </w:p>
    <w:p w14:paraId="60815FA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2.048049   -0.828636    0.933182</w:t>
      </w:r>
    </w:p>
    <w:p w14:paraId="5E3F1DF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2.178878   -1.020996   -0.809575</w:t>
      </w:r>
    </w:p>
    <w:p w14:paraId="366DBBE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2.115655    1.579329   -0.366215</w:t>
      </w:r>
    </w:p>
    <w:p w14:paraId="2ACECD6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-0.348199    2.211402    0.063328</w:t>
      </w:r>
    </w:p>
    <w:p w14:paraId="5AAB00F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-2.684058   -0.943623   -0.383047</w:t>
      </w:r>
    </w:p>
    <w:p w14:paraId="6D51236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-2.686553    0.916941   -0.408483</w:t>
      </w:r>
    </w:p>
    <w:p w14:paraId="5CC8032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-0.143421   -1.449602   -1.078137</w:t>
      </w:r>
    </w:p>
    <w:p w14:paraId="002ED0C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-0.012091   -2.066378    0.572314</w:t>
      </w:r>
    </w:p>
    <w:p w14:paraId="1F0B5C2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-0.924260   -0.046485    1.487753</w:t>
      </w:r>
    </w:p>
    <w:p w14:paraId="11DBD89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A1090C4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288E715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lastRenderedPageBreak/>
        <w:t xml:space="preserve">  </w:t>
      </w:r>
      <w:r w:rsidRPr="00E231D1">
        <w:rPr>
          <w:sz w:val="16"/>
          <w:szCs w:val="16"/>
        </w:rPr>
        <w:t xml:space="preserve">119.7845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132.0009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292.7179</w:t>
      </w:r>
    </w:p>
    <w:p w14:paraId="7B9FE58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336.4880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458.6359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536.9615</w:t>
      </w:r>
    </w:p>
    <w:p w14:paraId="4035901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585.7098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735.6350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766.3563</w:t>
      </w:r>
    </w:p>
    <w:p w14:paraId="61E480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852.7636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870.9209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910.9852</w:t>
      </w:r>
    </w:p>
    <w:p w14:paraId="162EA4F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950.3286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977.4537              1005.9040</w:t>
      </w:r>
    </w:p>
    <w:p w14:paraId="167ABBA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1029.8507              1106.4345              1116.3103</w:t>
      </w:r>
    </w:p>
    <w:p w14:paraId="7D7D79B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1148.1663              1195.2313              1228.6932</w:t>
      </w:r>
    </w:p>
    <w:p w14:paraId="51B333F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1284.8842              1288.1170              1325.1715</w:t>
      </w:r>
    </w:p>
    <w:p w14:paraId="62DDD73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1341.0723              1390.7056              1464.5697</w:t>
      </w:r>
    </w:p>
    <w:p w14:paraId="739600D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1484.5154              1505.2048              1712.1427</w:t>
      </w:r>
    </w:p>
    <w:p w14:paraId="5CAB2A3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2912.0116              3035.2865              3062.7404</w:t>
      </w:r>
    </w:p>
    <w:p w14:paraId="2D7F98C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3094.7661              3126.2291              3152.1371</w:t>
      </w:r>
    </w:p>
    <w:p w14:paraId="1314325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3197.6399              3223.8278              3260.2217</w:t>
      </w:r>
    </w:p>
    <w:p w14:paraId="08DB90EB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</w:p>
    <w:p w14:paraId="6A533706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i15</w:t>
      </w:r>
    </w:p>
    <w:p w14:paraId="1572CF1A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707FDDD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-1.318536    0.875992   -0.154647</w:t>
      </w:r>
    </w:p>
    <w:p w14:paraId="746DEF7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-1.546238   -0.609780   -0.018166</w:t>
      </w:r>
    </w:p>
    <w:p w14:paraId="3889C11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-0.113804   -1.178162   -0.049564</w:t>
      </w:r>
    </w:p>
    <w:p w14:paraId="17C2579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2.152937   -0.010376   -0.233976</w:t>
      </w:r>
    </w:p>
    <w:p w14:paraId="15A8195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0.801297   -0.006401    0.388010</w:t>
      </w:r>
    </w:p>
    <w:p w14:paraId="6CE03F3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-0.051654    1.203440    0.066463</w:t>
      </w:r>
    </w:p>
    <w:p w14:paraId="71E63EC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-2.115541    1.579394   -0.366487</w:t>
      </w:r>
    </w:p>
    <w:p w14:paraId="290346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-2.048331   -0.828464    0.933009</w:t>
      </w:r>
    </w:p>
    <w:p w14:paraId="7DC0706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-2.178721   -1.020950   -0.809763</w:t>
      </w:r>
    </w:p>
    <w:p w14:paraId="5AA50D4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0.011864   -2.066178    0.573020</w:t>
      </w:r>
    </w:p>
    <w:p w14:paraId="08FAA84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0.143494   -1.450058   -1.077643</w:t>
      </w:r>
    </w:p>
    <w:p w14:paraId="13162C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2.687612    0.916691   -0.406102</w:t>
      </w:r>
    </w:p>
    <w:p w14:paraId="54AC23C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2.682876   -0.943932   -0.385719</w:t>
      </w:r>
    </w:p>
    <w:p w14:paraId="6AE69B8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0.924438   -0.046190    1.487792</w:t>
      </w:r>
    </w:p>
    <w:p w14:paraId="2BE8A5D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0.348302    2.211406    0.063173</w:t>
      </w:r>
    </w:p>
    <w:p w14:paraId="172FEED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4E9B878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3556A6B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119.9794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132.7230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292.5866</w:t>
      </w:r>
    </w:p>
    <w:p w14:paraId="584598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336.7146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458.7335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537.0942</w:t>
      </w:r>
    </w:p>
    <w:p w14:paraId="00FD71D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585.7519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735.6566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 766.4120</w:t>
      </w:r>
    </w:p>
    <w:p w14:paraId="1606248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852.6600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870.9442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  910.9840</w:t>
      </w:r>
    </w:p>
    <w:p w14:paraId="04B3D81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950.3780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977.4576              1005.9466</w:t>
      </w:r>
    </w:p>
    <w:p w14:paraId="02768EB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1029.7144              1106.4189              1116.3423</w:t>
      </w:r>
    </w:p>
    <w:p w14:paraId="194CD65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1148.1661              1195.3502              1228.7065</w:t>
      </w:r>
    </w:p>
    <w:p w14:paraId="33C75BA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1284.9746              1287.9683              1325.1923</w:t>
      </w:r>
    </w:p>
    <w:p w14:paraId="0213E38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1341.0957              1390.6829              1464.5684</w:t>
      </w:r>
    </w:p>
    <w:p w14:paraId="500DA48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1484.4736              1505.1848              1712.1490</w:t>
      </w:r>
    </w:p>
    <w:p w14:paraId="366D9A6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2912.0048              3035.3003              3062.7629</w:t>
      </w:r>
    </w:p>
    <w:p w14:paraId="25C897C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3094.7659              3126.2280              3152.1299</w:t>
      </w:r>
    </w:p>
    <w:p w14:paraId="1B72FED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3197.6509              3223.8385              3260.2161</w:t>
      </w:r>
    </w:p>
    <w:p w14:paraId="25A74045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</w:p>
    <w:p w14:paraId="1C595975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i16</w:t>
      </w:r>
    </w:p>
    <w:p w14:paraId="2AC98E6F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116A034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-1.454619    0.142295    0.322887</w:t>
      </w:r>
    </w:p>
    <w:p w14:paraId="2B0BA0A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-0.576154    1.248517   -0.174384</w:t>
      </w:r>
    </w:p>
    <w:p w14:paraId="781F819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0.774446    0.749783   -0.435569</w:t>
      </w:r>
    </w:p>
    <w:p w14:paraId="6BBC0E1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1.428551   -0.055243    0.694785</w:t>
      </w:r>
    </w:p>
    <w:p w14:paraId="28749E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0.697517   -0.767457   -0.397838</w:t>
      </w:r>
    </w:p>
    <w:p w14:paraId="1CF67B7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-0.752285   -1.154442   -0.150495</w:t>
      </w:r>
    </w:p>
    <w:p w14:paraId="36EAD95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-2.480893    0.216320   -0.050549</w:t>
      </w:r>
    </w:p>
    <w:p w14:paraId="6AA1EF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-1.534227    0.161073    1.420813</w:t>
      </w:r>
    </w:p>
    <w:p w14:paraId="616426A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-0.849021    2.295557   -0.161692</w:t>
      </w:r>
    </w:p>
    <w:p w14:paraId="5A2B4AD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1.433437    1.271952   -1.118909</w:t>
      </w:r>
    </w:p>
    <w:p w14:paraId="49E36EE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0.982298    0.001970    1.681991</w:t>
      </w:r>
    </w:p>
    <w:p w14:paraId="3522685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2.511113   -0.107729    0.687850</w:t>
      </w:r>
    </w:p>
    <w:p w14:paraId="040A867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1.277616   -1.356991   -1.097782</w:t>
      </w:r>
    </w:p>
    <w:p w14:paraId="22D52C1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-0.851952   -1.967614    0.573633</w:t>
      </w:r>
    </w:p>
    <w:p w14:paraId="670861C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-1.193108   -1.495257   -1.091669</w:t>
      </w:r>
    </w:p>
    <w:p w14:paraId="479C658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5EF3857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5551551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184.0464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269.1071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333.9701</w:t>
      </w:r>
    </w:p>
    <w:p w14:paraId="2C3969D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443.2658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631.6640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704.7181</w:t>
      </w:r>
    </w:p>
    <w:p w14:paraId="319ED9F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760.8951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799.0129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836.2046</w:t>
      </w:r>
    </w:p>
    <w:p w14:paraId="361D9A2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886.0846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919.7847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945.5157</w:t>
      </w:r>
    </w:p>
    <w:p w14:paraId="28B06CF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977.4763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992.1040              1028.0051</w:t>
      </w:r>
    </w:p>
    <w:p w14:paraId="1351178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1043.0758              1067.6350              1101.8337</w:t>
      </w:r>
    </w:p>
    <w:p w14:paraId="29012B3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1108.6305              1174.3888              1205.3466</w:t>
      </w:r>
    </w:p>
    <w:p w14:paraId="2CE33F7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1239.8248              1297.2359              1311.1624</w:t>
      </w:r>
    </w:p>
    <w:p w14:paraId="250655F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1352.5027              1372.5532              1394.8514</w:t>
      </w:r>
    </w:p>
    <w:p w14:paraId="7F1D35E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1476.8967              1493.0519              1506.6637</w:t>
      </w:r>
    </w:p>
    <w:p w14:paraId="1EAACAB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2985.4454              3060.3074              3073.4392</w:t>
      </w:r>
    </w:p>
    <w:p w14:paraId="192EE36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3107.8135              3137.6304              3188.3379</w:t>
      </w:r>
    </w:p>
    <w:p w14:paraId="36D6F75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3196.6022              3221.7668              3230.3292</w:t>
      </w:r>
    </w:p>
    <w:p w14:paraId="6FDB3697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</w:p>
    <w:p w14:paraId="47CA4055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i17</w:t>
      </w:r>
    </w:p>
    <w:p w14:paraId="3512D1EC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2E0C2AC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1.426557    0.000004    0.319291</w:t>
      </w:r>
    </w:p>
    <w:p w14:paraId="23D2825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0.698955   -1.240077   -0.094466</w:t>
      </w:r>
    </w:p>
    <w:p w14:paraId="5DDF20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-0.706672   -0.756471   -0.417189</w:t>
      </w:r>
    </w:p>
    <w:p w14:paraId="53E3CB4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-1.421027   -0.000011    0.669745</w:t>
      </w:r>
    </w:p>
    <w:p w14:paraId="64FB235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-0.706690    0.756477   -0.417204</w:t>
      </w:r>
    </w:p>
    <w:p w14:paraId="1187765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0.698938    1.240081   -0.094456</w:t>
      </w:r>
    </w:p>
    <w:p w14:paraId="14D3576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2.410274    0.000012    0.770929</w:t>
      </w:r>
    </w:p>
    <w:p w14:paraId="0ACD9B1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1.155087   -1.693753   -0.988709</w:t>
      </w:r>
    </w:p>
    <w:p w14:paraId="0CC34E1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0.712990   -2.014318    0.683049</w:t>
      </w:r>
    </w:p>
    <w:p w14:paraId="3B97C3E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-1.299871    1.310538   -1.134425</w:t>
      </w:r>
    </w:p>
    <w:p w14:paraId="4843AFA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H       -1.299865   -1.310546   -1.134389</w:t>
      </w:r>
    </w:p>
    <w:p w14:paraId="67B5F2E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-2.504312   -0.000052    0.651076</w:t>
      </w:r>
    </w:p>
    <w:p w14:paraId="4A3571D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-0.982705    0.000019    1.663741</w:t>
      </w:r>
    </w:p>
    <w:p w14:paraId="7F5C6B9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1.155080    1.693785   -0.988678</w:t>
      </w:r>
    </w:p>
    <w:p w14:paraId="1797713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0.712958    2.014296    0.683085</w:t>
      </w:r>
    </w:p>
    <w:p w14:paraId="27DE44A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4FBE0E8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1DEFE6E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206.7791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306.6391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377.5426</w:t>
      </w:r>
    </w:p>
    <w:p w14:paraId="1779A50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410.1058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637.0973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734.3797</w:t>
      </w:r>
    </w:p>
    <w:p w14:paraId="30BCBC1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774.5162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824.5263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875.3523</w:t>
      </w:r>
    </w:p>
    <w:p w14:paraId="53894B5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884.5643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911.3458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932.9977</w:t>
      </w:r>
    </w:p>
    <w:p w14:paraId="551C729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>991.3202              1024.2446              1031.9774</w:t>
      </w:r>
    </w:p>
    <w:p w14:paraId="3F65F6B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1052.4250              1087.7936              1100.2428</w:t>
      </w:r>
    </w:p>
    <w:p w14:paraId="45B6596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1103.1339              1181.9219              1183.8779</w:t>
      </w:r>
    </w:p>
    <w:p w14:paraId="7F9030C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1220.1189              1301.6311              1312.1054</w:t>
      </w:r>
    </w:p>
    <w:p w14:paraId="59AC789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1337.5880              1384.7555              1400.8378</w:t>
      </w:r>
    </w:p>
    <w:p w14:paraId="489B368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1481.1453              1484.6672              1497.3530</w:t>
      </w:r>
    </w:p>
    <w:p w14:paraId="05870A8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2980.7348              2983.7311              3041.4531</w:t>
      </w:r>
    </w:p>
    <w:p w14:paraId="28AB5C5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3042.4028              3134.0659              3192.3998</w:t>
      </w:r>
    </w:p>
    <w:p w14:paraId="51036A0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3200.8561              3227.1714              3229.1234</w:t>
      </w:r>
    </w:p>
    <w:p w14:paraId="0B065267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</w:p>
    <w:p w14:paraId="0C93E913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i18</w:t>
      </w:r>
    </w:p>
    <w:p w14:paraId="21614576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2BB2854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-1.454609   -0.142296    0.322925</w:t>
      </w:r>
    </w:p>
    <w:p w14:paraId="7AAEC9B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-0.752301    1.154438   -0.150527</w:t>
      </w:r>
    </w:p>
    <w:p w14:paraId="1E7DF0D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0.697518    0.767469   -0.397829</w:t>
      </w:r>
    </w:p>
    <w:p w14:paraId="608D1CC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1.428550    0.055244    0.694790</w:t>
      </w:r>
    </w:p>
    <w:p w14:paraId="2095F2B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0.774451   -0.749783   -0.435563</w:t>
      </w:r>
    </w:p>
    <w:p w14:paraId="338DD41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-0.576150   -1.248519   -0.174378</w:t>
      </w:r>
    </w:p>
    <w:p w14:paraId="630F30C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-2.480918   -0.216326   -0.050423</w:t>
      </w:r>
    </w:p>
    <w:p w14:paraId="58CE3C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-1.534113   -0.161054    1.420870</w:t>
      </w:r>
    </w:p>
    <w:p w14:paraId="7AEA187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-1.193118    1.495145   -1.091747</w:t>
      </w:r>
    </w:p>
    <w:p w14:paraId="01B8CC4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-0.852017    1.967667    0.573532</w:t>
      </w:r>
    </w:p>
    <w:p w14:paraId="29813A7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1.433430   -1.271942   -1.118922</w:t>
      </w:r>
    </w:p>
    <w:p w14:paraId="5DAD11C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1.277636    1.356987   -1.097772</w:t>
      </w:r>
    </w:p>
    <w:p w14:paraId="538F8CE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2.511111    0.107732    0.687850</w:t>
      </w:r>
    </w:p>
    <w:p w14:paraId="451E628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0.982306   -0.001973    1.682002</w:t>
      </w:r>
    </w:p>
    <w:p w14:paraId="39B777C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-0.849068   -2.295550   -0.161893</w:t>
      </w:r>
    </w:p>
    <w:p w14:paraId="4E7A6B0D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4969AB3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184.1010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269.0381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333.9451</w:t>
      </w:r>
    </w:p>
    <w:p w14:paraId="75D925A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443.2369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631.6516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704.6924</w:t>
      </w:r>
    </w:p>
    <w:p w14:paraId="26857F7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760.8939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799.0060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836.2091</w:t>
      </w:r>
    </w:p>
    <w:p w14:paraId="6A78846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886.0779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919.7762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945.5131</w:t>
      </w:r>
    </w:p>
    <w:p w14:paraId="2C7C1A6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977.4643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992.1006              1028.0015</w:t>
      </w:r>
    </w:p>
    <w:p w14:paraId="300E3AC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1043.0877              1067.6283              1101.8285</w:t>
      </w:r>
    </w:p>
    <w:p w14:paraId="2CF2088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1108.6237              1174.3910              1205.3469</w:t>
      </w:r>
    </w:p>
    <w:p w14:paraId="5C3E4F9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1239.8171              1297.2388              1311.1584</w:t>
      </w:r>
    </w:p>
    <w:p w14:paraId="5D80ACF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1352.4934              1372.5472              1394.8472</w:t>
      </w:r>
    </w:p>
    <w:p w14:paraId="2C799B9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1476.8901              1493.0476              1506.6516</w:t>
      </w:r>
    </w:p>
    <w:p w14:paraId="50539BD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2985.3465              3060.2875              3073.4171</w:t>
      </w:r>
    </w:p>
    <w:p w14:paraId="328F789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3107.8015              3137.6219              3188.3349</w:t>
      </w:r>
    </w:p>
    <w:p w14:paraId="451192F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3196.6005              3221.7521              3230.3206</w:t>
      </w:r>
    </w:p>
    <w:p w14:paraId="4E3F04D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2A9650D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i19</w:t>
      </w:r>
    </w:p>
    <w:p w14:paraId="17967F5D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03A0CBE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0.537721    1.269567   -0.072462</w:t>
      </w:r>
    </w:p>
    <w:p w14:paraId="4ABA605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1.358831    0.065376    0.439521</w:t>
      </w:r>
    </w:p>
    <w:p w14:paraId="6B0DB44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0.765636   -1.179834   -0.273148</w:t>
      </w:r>
    </w:p>
    <w:p w14:paraId="07C9F21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-1.516178   -0.241950    0.579246</w:t>
      </w:r>
    </w:p>
    <w:p w14:paraId="695A392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-0.662438   -0.783948   -0.492710</w:t>
      </w:r>
    </w:p>
    <w:p w14:paraId="454F2EE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-0.820258    0.685504   -0.432266</w:t>
      </w:r>
    </w:p>
    <w:p w14:paraId="09C68A4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0.991429    1.686788   -0.977383</w:t>
      </w:r>
    </w:p>
    <w:p w14:paraId="20B3175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0.482975    2.073453    0.667124</w:t>
      </w:r>
    </w:p>
    <w:p w14:paraId="119326C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2.428909    0.179538    0.256960</w:t>
      </w:r>
    </w:p>
    <w:p w14:paraId="554315F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1.225584   -0.042438    1.519344</w:t>
      </w:r>
    </w:p>
    <w:p w14:paraId="09AE08F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1.256342   -1.335159   -1.239619</w:t>
      </w:r>
    </w:p>
    <w:p w14:paraId="749983C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0.883801   -2.092317    0.315779</w:t>
      </w:r>
    </w:p>
    <w:p w14:paraId="40604F2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-1.183839   -0.285869    1.614743</w:t>
      </w:r>
    </w:p>
    <w:p w14:paraId="49C9E62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-2.592776   -0.306956    0.456796</w:t>
      </w:r>
    </w:p>
    <w:p w14:paraId="6190707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-1.472311    1.234664   -1.102829</w:t>
      </w:r>
    </w:p>
    <w:p w14:paraId="7D3670F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C97E236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59CDF37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231.0932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295.8665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374.7877</w:t>
      </w:r>
    </w:p>
    <w:p w14:paraId="4D02828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587.7283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627.4955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737.9793</w:t>
      </w:r>
    </w:p>
    <w:p w14:paraId="74578FB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813.5092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858.9471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892.4494</w:t>
      </w:r>
    </w:p>
    <w:p w14:paraId="5E319C0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899.4128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925.7692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954.4308</w:t>
      </w:r>
    </w:p>
    <w:p w14:paraId="303A862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>981.2939              1000.1135              1032.0453</w:t>
      </w:r>
    </w:p>
    <w:p w14:paraId="5038DA4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1064.0860              1110.8109              1139.0632</w:t>
      </w:r>
    </w:p>
    <w:p w14:paraId="301A05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1181.6185              1208.4006              1258.2255</w:t>
      </w:r>
    </w:p>
    <w:p w14:paraId="7148119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1280.3599              1323.2966              1333.7623</w:t>
      </w:r>
    </w:p>
    <w:p w14:paraId="74D871B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1354.0540              1387.0333              1486.6342</w:t>
      </w:r>
    </w:p>
    <w:p w14:paraId="2E8ECCC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1495.1729              1500.1149              1522.6038</w:t>
      </w:r>
    </w:p>
    <w:p w14:paraId="3751AAC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3055.4314              3057.1579              3070.3058</w:t>
      </w:r>
    </w:p>
    <w:p w14:paraId="53127E7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3100.0356              3108.6749              3112.7986</w:t>
      </w:r>
    </w:p>
    <w:p w14:paraId="078BA9E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3128.6754              3176.7257              3196.3136</w:t>
      </w:r>
    </w:p>
    <w:p w14:paraId="1402B022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</w:p>
    <w:p w14:paraId="462BC352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i20</w:t>
      </w:r>
    </w:p>
    <w:p w14:paraId="17F0F8C2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1283E76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-0.618020   -1.228052   -0.192759</w:t>
      </w:r>
    </w:p>
    <w:p w14:paraId="6950DB0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-1.352192   -0.000229    0.378941</w:t>
      </w:r>
    </w:p>
    <w:p w14:paraId="5DEF13A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-0.618514    1.227903   -0.192581</w:t>
      </w:r>
    </w:p>
    <w:p w14:paraId="37D2AAE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1.425857   -0.000039    0.740745</w:t>
      </w:r>
    </w:p>
    <w:p w14:paraId="27F3AF6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C        0.825019    0.766271   -0.358384</w:t>
      </w:r>
    </w:p>
    <w:p w14:paraId="4A9C8E1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0.825275   -0.765691   -0.358865</w:t>
      </w:r>
    </w:p>
    <w:p w14:paraId="7304888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-1.020355   -1.495083   -1.175891</w:t>
      </w:r>
    </w:p>
    <w:p w14:paraId="0FF6CAB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-0.716365   -2.104253    0.453932</w:t>
      </w:r>
    </w:p>
    <w:p w14:paraId="09CC558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-2.416118   -0.000542    0.134640</w:t>
      </w:r>
    </w:p>
    <w:p w14:paraId="7EFAF87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-1.272184   -0.000386    1.469750</w:t>
      </w:r>
    </w:p>
    <w:p w14:paraId="7D1A927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-1.020668    1.494384   -1.175959</w:t>
      </w:r>
    </w:p>
    <w:p w14:paraId="7F71EA1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-0.717662    2.104395    0.453551</w:t>
      </w:r>
    </w:p>
    <w:p w14:paraId="502DA4B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1.299275   -0.000708    1.815793</w:t>
      </w:r>
    </w:p>
    <w:p w14:paraId="02148A7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1.469685    1.316224   -1.038646</w:t>
      </w:r>
    </w:p>
    <w:p w14:paraId="6910175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1.469843   -1.315018   -1.039745</w:t>
      </w:r>
    </w:p>
    <w:p w14:paraId="295B91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8F5AE0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4423329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234.4348   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285.0007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375.9223</w:t>
      </w:r>
    </w:p>
    <w:p w14:paraId="1558AD1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588.1507  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630.0709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688.4609</w:t>
      </w:r>
    </w:p>
    <w:p w14:paraId="05F503D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817.9038 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834.2980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838.0297</w:t>
      </w:r>
    </w:p>
    <w:p w14:paraId="23A19A6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894.3708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903.0501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939.4623</w:t>
      </w:r>
    </w:p>
    <w:p w14:paraId="09AC99C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984.6222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993.9080              1016.6022</w:t>
      </w:r>
    </w:p>
    <w:p w14:paraId="3D949B5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1061.6683              1102.0199              1106.3957</w:t>
      </w:r>
    </w:p>
    <w:p w14:paraId="09186B5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1170.0855              1189.9409              1192.7755</w:t>
      </w:r>
    </w:p>
    <w:p w14:paraId="08D9CEE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1261.4180              1298.8105              1317.1695</w:t>
      </w:r>
    </w:p>
    <w:p w14:paraId="26E4456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1321.1823              1350.1152              1407.9882</w:t>
      </w:r>
    </w:p>
    <w:p w14:paraId="1E4711B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1487.3203              1491.9252              1514.4595</w:t>
      </w:r>
    </w:p>
    <w:p w14:paraId="277FE4D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3054.4130              3055.6557              3068.7077</w:t>
      </w:r>
    </w:p>
    <w:p w14:paraId="707ABE8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3102.3332              3102.4899              3124.6116</w:t>
      </w:r>
    </w:p>
    <w:p w14:paraId="2FEC4A9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3149.6436              3158.2952              3212.8751</w:t>
      </w:r>
    </w:p>
    <w:p w14:paraId="16F72F65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</w:p>
    <w:p w14:paraId="23E1FEAC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i21</w:t>
      </w:r>
    </w:p>
    <w:p w14:paraId="2FF3E32D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3A5F154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1.265642    0.673368    0.199238</w:t>
      </w:r>
    </w:p>
    <w:p w14:paraId="6CBF4B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0.000691    1.351477   -0.337199</w:t>
      </w:r>
    </w:p>
    <w:p w14:paraId="01C56AB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-1.264965    0.674639    0.199199</w:t>
      </w:r>
    </w:p>
    <w:p w14:paraId="0D9B681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-0.000744   -1.472434   -0.093628</w:t>
      </w:r>
    </w:p>
    <w:p w14:paraId="1DF5E98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-1.212898   -0.811239    0.004349</w:t>
      </w:r>
    </w:p>
    <w:p w14:paraId="7E0C5AA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1.212072   -0.812455    0.004325</w:t>
      </w:r>
    </w:p>
    <w:p w14:paraId="3AFE692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1.376355    0.896975    1.271365</w:t>
      </w:r>
    </w:p>
    <w:p w14:paraId="4D149E5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2.154245    1.089402   -0.285844</w:t>
      </w:r>
    </w:p>
    <w:p w14:paraId="2B0C1B2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0.001186    2.415202   -0.084451</w:t>
      </w:r>
    </w:p>
    <w:p w14:paraId="0A7B221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0.000674    1.277591   -1.430108</w:t>
      </w:r>
    </w:p>
    <w:p w14:paraId="30D8255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-1.375491    0.898397    1.271314</w:t>
      </w:r>
    </w:p>
    <w:p w14:paraId="6F1DA25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-2.153112    1.091590   -0.285930</w:t>
      </w:r>
    </w:p>
    <w:p w14:paraId="5EEAE49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-0.001247   -2.548973   -0.237389</w:t>
      </w:r>
    </w:p>
    <w:p w14:paraId="745032D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-2.141831   -1.369085   -0.038274</w:t>
      </w:r>
    </w:p>
    <w:p w14:paraId="43BA847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2.140434   -1.371236   -0.038387</w:t>
      </w:r>
    </w:p>
    <w:p w14:paraId="6577E17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3110964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7FA20A8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lastRenderedPageBreak/>
        <w:t xml:space="preserve">  </w:t>
      </w:r>
      <w:r w:rsidRPr="00E231D1">
        <w:rPr>
          <w:sz w:val="16"/>
          <w:szCs w:val="16"/>
        </w:rPr>
        <w:t xml:space="preserve">187.3978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262.5621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435.9803</w:t>
      </w:r>
    </w:p>
    <w:p w14:paraId="067AEF0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506.0276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516.4841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608.6322</w:t>
      </w:r>
    </w:p>
    <w:p w14:paraId="352FCCE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697.4319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735.3708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848.5618</w:t>
      </w:r>
    </w:p>
    <w:p w14:paraId="05D4CE6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869.6494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901.7645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968.8429</w:t>
      </w:r>
    </w:p>
    <w:p w14:paraId="500005E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>979.4123              1019.6825              1068.2281</w:t>
      </w:r>
    </w:p>
    <w:p w14:paraId="2BEEAA9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1069.4566              1147.2472              1156.3489</w:t>
      </w:r>
    </w:p>
    <w:p w14:paraId="7E12FD2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1167.6294              1228.8921              1281.2459</w:t>
      </w:r>
    </w:p>
    <w:p w14:paraId="3986B80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1352.3755              1358.5725              1385.3706</w:t>
      </w:r>
    </w:p>
    <w:p w14:paraId="004DDB8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1405.3157              1446.3964              1484.6163</w:t>
      </w:r>
    </w:p>
    <w:p w14:paraId="45EA8ED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1484.7396              1499.7918              1526.3413</w:t>
      </w:r>
    </w:p>
    <w:p w14:paraId="5277E4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2998.6018              2999.2056              3050.9066</w:t>
      </w:r>
    </w:p>
    <w:p w14:paraId="5C94EBE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3079.5800              3083.5889              3101.4916</w:t>
      </w:r>
    </w:p>
    <w:p w14:paraId="582BA88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3174.1305              3194.9224              3206.1548</w:t>
      </w:r>
    </w:p>
    <w:p w14:paraId="1DEE380A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</w:p>
    <w:p w14:paraId="56E8930D" w14:textId="77777777" w:rsidR="00881067" w:rsidRPr="00E231D1" w:rsidRDefault="00881067" w:rsidP="00881067">
      <w:pPr>
        <w:spacing w:line="360" w:lineRule="auto"/>
        <w:jc w:val="both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i22</w:t>
      </w:r>
    </w:p>
    <w:p w14:paraId="335E3523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40294A4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-1.418746    0.374563   -0.192582</w:t>
      </w:r>
    </w:p>
    <w:p w14:paraId="0B1308A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-0.978811   -1.022857    0.271043</w:t>
      </w:r>
    </w:p>
    <w:p w14:paraId="743F51A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0.399217   -1.346398   -0.193722</w:t>
      </w:r>
    </w:p>
    <w:p w14:paraId="3C2D020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1.480355   -0.334895   -0.018192</w:t>
      </w:r>
    </w:p>
    <w:p w14:paraId="25B2EE5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0.960592    1.073889    0.088005</w:t>
      </w:r>
    </w:p>
    <w:p w14:paraId="5C6ED48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-0.326818    1.392358   -0.002552</w:t>
      </w:r>
    </w:p>
    <w:p w14:paraId="22DD079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-2.315578    0.683574    0.353814</w:t>
      </w:r>
    </w:p>
    <w:p w14:paraId="14798BB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-1.702148    0.341671   -1.252102</w:t>
      </w:r>
    </w:p>
    <w:p w14:paraId="15F2C7F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-1.008091   -1.035141    1.374470</w:t>
      </w:r>
    </w:p>
    <w:p w14:paraId="1DEE6E0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-1.692881   -1.780008   -0.062989</w:t>
      </w:r>
    </w:p>
    <w:p w14:paraId="5EFFE2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0.666238   -2.367155   -0.442764</w:t>
      </w:r>
    </w:p>
    <w:p w14:paraId="19ADA22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2.080301   -0.561750    0.881447</w:t>
      </w:r>
    </w:p>
    <w:p w14:paraId="3532826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2.198456   -0.395175   -0.847411</w:t>
      </w:r>
    </w:p>
    <w:p w14:paraId="6DC20AF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1.700046    1.857212    0.229725</w:t>
      </w:r>
    </w:p>
    <w:p w14:paraId="482B027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-0.621077    2.436815    0.053810</w:t>
      </w:r>
    </w:p>
    <w:p w14:paraId="35096DC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5C49AF8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227A00B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136.7393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210.7455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387.6386</w:t>
      </w:r>
    </w:p>
    <w:p w14:paraId="3D7A90E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392.2787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501.4251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544.2156</w:t>
      </w:r>
    </w:p>
    <w:p w14:paraId="2214A8C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669.5546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755.9314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842.6229</w:t>
      </w:r>
    </w:p>
    <w:p w14:paraId="0D9BDE7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898.4464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910.0809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934.0986</w:t>
      </w:r>
    </w:p>
    <w:p w14:paraId="2FB264F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987.7728              1007.1774              1038.4710</w:t>
      </w:r>
    </w:p>
    <w:p w14:paraId="69D7C9C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1061.0827              1124.1739              1174.4948</w:t>
      </w:r>
    </w:p>
    <w:p w14:paraId="166552D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1195.0368              1208.2970              1279.3835</w:t>
      </w:r>
    </w:p>
    <w:p w14:paraId="48275FF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1337.8687              1351.1153              1384.5950</w:t>
      </w:r>
    </w:p>
    <w:p w14:paraId="29985A9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1405.3800              1431.7657              1457.2965</w:t>
      </w:r>
    </w:p>
    <w:p w14:paraId="54D956D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1474.4669              1488.7794              1752.2125</w:t>
      </w:r>
    </w:p>
    <w:p w14:paraId="30E517C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2945.7881              2956.6884              3028.3109</w:t>
      </w:r>
    </w:p>
    <w:p w14:paraId="5FCCE99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3031.4873              3078.0085              3092.3067</w:t>
      </w:r>
    </w:p>
    <w:p w14:paraId="5329C1E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3158.4744              3183.1988              3193.7711</w:t>
      </w:r>
    </w:p>
    <w:p w14:paraId="03FFE342" w14:textId="77777777" w:rsidR="00881067" w:rsidRPr="00E231D1" w:rsidRDefault="00881067" w:rsidP="00881067">
      <w:pPr>
        <w:spacing w:line="360" w:lineRule="auto"/>
        <w:jc w:val="center"/>
        <w:rPr>
          <w:b/>
          <w:i/>
          <w:sz w:val="16"/>
          <w:szCs w:val="16"/>
          <w:lang w:val="en-US"/>
        </w:rPr>
      </w:pPr>
    </w:p>
    <w:p w14:paraId="0ABDFA86" w14:textId="77777777" w:rsidR="00881067" w:rsidRPr="00E231D1" w:rsidRDefault="00881067" w:rsidP="00881067">
      <w:pPr>
        <w:spacing w:line="360" w:lineRule="auto"/>
        <w:jc w:val="center"/>
        <w:rPr>
          <w:b/>
          <w:i/>
          <w:sz w:val="16"/>
          <w:szCs w:val="16"/>
          <w:lang w:val="en-US"/>
        </w:rPr>
      </w:pPr>
      <w:r w:rsidRPr="00E231D1">
        <w:rPr>
          <w:b/>
          <w:i/>
          <w:sz w:val="16"/>
          <w:szCs w:val="16"/>
          <w:lang w:val="en-US"/>
        </w:rPr>
        <w:t>Transition states</w:t>
      </w:r>
    </w:p>
    <w:p w14:paraId="3540AC37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i3 – i4</w:t>
      </w:r>
    </w:p>
    <w:p w14:paraId="0D1B830A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737ECDE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1.048409    1.274643   -0.143840</w:t>
      </w:r>
    </w:p>
    <w:p w14:paraId="62AEFF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1.297557   -0.033842    0.538769</w:t>
      </w:r>
    </w:p>
    <w:p w14:paraId="6E83015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1.843556   -1.209397   -0.204308</w:t>
      </w:r>
    </w:p>
    <w:p w14:paraId="32D7E85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-2.640502   -0.502273    0.042539</w:t>
      </w:r>
    </w:p>
    <w:p w14:paraId="1FF9E54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-1.457157    0.331821   -0.147696</w:t>
      </w:r>
    </w:p>
    <w:p w14:paraId="50DD455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-0.269319    0.673645   -0.084607</w:t>
      </w:r>
    </w:p>
    <w:p w14:paraId="53BAA43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1.184635    2.174744    0.454417</w:t>
      </w:r>
    </w:p>
    <w:p w14:paraId="3A3B1BB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1.472656    1.382824   -1.142588</w:t>
      </w:r>
    </w:p>
    <w:p w14:paraId="08A207E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1.321724   -0.030657    1.621566</w:t>
      </w:r>
    </w:p>
    <w:p w14:paraId="4B150D8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1.523127   -2.153188    0.244005</w:t>
      </w:r>
    </w:p>
    <w:p w14:paraId="01B4657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2.942528   -1.203641   -0.212944</w:t>
      </w:r>
    </w:p>
    <w:p w14:paraId="00A41D0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1.507063   -1.203062   -1.245247</w:t>
      </w:r>
    </w:p>
    <w:p w14:paraId="32FB71B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-3.405638    0.029694    0.614612</w:t>
      </w:r>
    </w:p>
    <w:p w14:paraId="73472D5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-2.398533   -1.427790    0.580177</w:t>
      </w:r>
    </w:p>
    <w:p w14:paraId="0CA3D09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-3.082830   -0.776499   -0.919144</w:t>
      </w:r>
    </w:p>
    <w:p w14:paraId="0387037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D9C72F9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25F3A1A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-699.1291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  77.8162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 93.7249</w:t>
      </w:r>
    </w:p>
    <w:p w14:paraId="0E8CA25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145.2041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164.4424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229.7618</w:t>
      </w:r>
    </w:p>
    <w:p w14:paraId="443C98F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367.7382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386.9297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425.4444</w:t>
      </w:r>
    </w:p>
    <w:p w14:paraId="63C4AF1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682.4923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712.5842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884.7336</w:t>
      </w:r>
    </w:p>
    <w:p w14:paraId="0B7D04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>927.1618              1023.7610              1032.9377</w:t>
      </w:r>
    </w:p>
    <w:p w14:paraId="56276C1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1049.8760              1067.2749              1126.5157</w:t>
      </w:r>
    </w:p>
    <w:p w14:paraId="416A221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1188.1644              1205.0107              1219.6997</w:t>
      </w:r>
    </w:p>
    <w:p w14:paraId="1FA9C81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1377.2602              1412.2715              1423.9545</w:t>
      </w:r>
    </w:p>
    <w:p w14:paraId="4F6E9D2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1471.9859              1479.1346              1480.3625</w:t>
      </w:r>
    </w:p>
    <w:p w14:paraId="618FF03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1487.1743              1496.3749              2088.6927</w:t>
      </w:r>
    </w:p>
    <w:p w14:paraId="69FEF19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3002.7644              3012.1936              3077.4842</w:t>
      </w:r>
    </w:p>
    <w:p w14:paraId="748689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3079.6561              3085.0179              3110.2455</w:t>
      </w:r>
    </w:p>
    <w:p w14:paraId="6861E29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3117.2119              3148.5136              3202.1612</w:t>
      </w:r>
    </w:p>
    <w:p w14:paraId="0E3F1979" w14:textId="77777777" w:rsidR="00881067" w:rsidRPr="00E231D1" w:rsidRDefault="00881067" w:rsidP="00881067">
      <w:pPr>
        <w:pStyle w:val="References"/>
        <w:spacing w:before="0"/>
        <w:ind w:left="0" w:firstLine="0"/>
        <w:rPr>
          <w:sz w:val="16"/>
          <w:szCs w:val="16"/>
        </w:rPr>
      </w:pPr>
    </w:p>
    <w:p w14:paraId="25C0DD2C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 – i2</w:t>
      </w:r>
    </w:p>
    <w:p w14:paraId="72F1ACE2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3C825A6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-0.893893    1.366048    0.231730</w:t>
      </w:r>
    </w:p>
    <w:p w14:paraId="6FD213E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-1.240916    0.086594   -0.460786</w:t>
      </w:r>
    </w:p>
    <w:p w14:paraId="6951740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-2.134585   -0.903542    0.264085</w:t>
      </w:r>
    </w:p>
    <w:p w14:paraId="74DC3F7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2.808935   -0.198450    0.149725</w:t>
      </w:r>
    </w:p>
    <w:p w14:paraId="407C017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1.390964   -0.317877   -0.173197</w:t>
      </w:r>
    </w:p>
    <w:p w14:paraId="7051EE0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0.192544   -0.025433   -0.263670</w:t>
      </w:r>
    </w:p>
    <w:p w14:paraId="12265A2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-0.713842    2.266952   -0.337731</w:t>
      </w:r>
    </w:p>
    <w:p w14:paraId="645DD76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-1.001687    1.433067    1.306413</w:t>
      </w:r>
    </w:p>
    <w:p w14:paraId="7F1D2B3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-1.519620    0.215608   -1.507820</w:t>
      </w:r>
    </w:p>
    <w:p w14:paraId="1D108C1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H       -2.083402   -1.887309   -0.207567</w:t>
      </w:r>
    </w:p>
    <w:p w14:paraId="1EDA37F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-3.171581   -0.557808    0.246012</w:t>
      </w:r>
    </w:p>
    <w:p w14:paraId="34A2367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-1.822305   -1.009200    1.305924</w:t>
      </w:r>
    </w:p>
    <w:p w14:paraId="4E0FE8A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3.027274    0.760445    0.635935</w:t>
      </w:r>
    </w:p>
    <w:p w14:paraId="535DAA8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3.422033   -0.267201   -0.753021</w:t>
      </w:r>
    </w:p>
    <w:p w14:paraId="4B63148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3.124832   -0.998588    0.824534</w:t>
      </w:r>
    </w:p>
    <w:p w14:paraId="3316FD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3FE25F1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1802500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-695.9988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107.2175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108.0779</w:t>
      </w:r>
    </w:p>
    <w:p w14:paraId="2BC5600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127.8839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218.0791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281.1172</w:t>
      </w:r>
    </w:p>
    <w:p w14:paraId="4E01E8E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366.3206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376.7097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435.8744</w:t>
      </w:r>
    </w:p>
    <w:p w14:paraId="3A5193A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640.0211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689.4435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720.1451</w:t>
      </w:r>
    </w:p>
    <w:p w14:paraId="669A596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874.4506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928.8520              1027.7771</w:t>
      </w:r>
    </w:p>
    <w:p w14:paraId="4A6518F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1031.5309              1057.6249              1117.4000</w:t>
      </w:r>
    </w:p>
    <w:p w14:paraId="237C87D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1168.4390              1206.6463              1240.4102</w:t>
      </w:r>
    </w:p>
    <w:p w14:paraId="7B73119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1372.2354              1409.4239              1413.8481</w:t>
      </w:r>
    </w:p>
    <w:p w14:paraId="08770F0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1449.8150              1478.8762              1482.5776</w:t>
      </w:r>
    </w:p>
    <w:p w14:paraId="5A88172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1490.0220              1503.5961              2087.0975</w:t>
      </w:r>
    </w:p>
    <w:p w14:paraId="31ECC89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3020.0545              3051.3073              3091.3532</w:t>
      </w:r>
    </w:p>
    <w:p w14:paraId="63D86D7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3103.3066              3116.1959              3131.7746</w:t>
      </w:r>
    </w:p>
    <w:p w14:paraId="00EC974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3138.5196              3168.7912              3288.1728</w:t>
      </w:r>
    </w:p>
    <w:p w14:paraId="0F74038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70B7A370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i5 – p3</w:t>
      </w:r>
    </w:p>
    <w:p w14:paraId="5005E5C7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0D4CDCB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0.703559    0.512946   -0.145947</w:t>
      </w:r>
    </w:p>
    <w:p w14:paraId="58BAF3C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1.648135   -0.424659    0.099911</w:t>
      </w:r>
    </w:p>
    <w:p w14:paraId="1727CB3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3.112278   -0.190089   -0.053382</w:t>
      </w:r>
    </w:p>
    <w:p w14:paraId="6CAC3C0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-3.314403   -0.232338    0.016725</w:t>
      </w:r>
    </w:p>
    <w:p w14:paraId="2688793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-1.882552    0.032171   -0.037007</w:t>
      </w:r>
    </w:p>
    <w:p w14:paraId="5CA0141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-0.700263    0.247062   -0.073598</w:t>
      </w:r>
    </w:p>
    <w:p w14:paraId="04309F8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0.994190    1.444029   -0.626636</w:t>
      </w:r>
    </w:p>
    <w:p w14:paraId="58642B8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0.862538    1.594907    1.464595</w:t>
      </w:r>
    </w:p>
    <w:p w14:paraId="15E7743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1.330794   -1.388438    0.488307</w:t>
      </w:r>
    </w:p>
    <w:p w14:paraId="6B628AC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3.618176   -0.266134    0.915677</w:t>
      </w:r>
    </w:p>
    <w:p w14:paraId="3E7370A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3.319779    0.797723   -0.470283</w:t>
      </w:r>
    </w:p>
    <w:p w14:paraId="6DB5878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3.563263   -0.943915   -0.706626</w:t>
      </w:r>
    </w:p>
    <w:p w14:paraId="681CAC6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-3.853900    0.402393   -0.690453</w:t>
      </w:r>
    </w:p>
    <w:p w14:paraId="2F0F5A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-3.709038   -0.035887    1.016978</w:t>
      </w:r>
    </w:p>
    <w:p w14:paraId="7B04C58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-3.526325   -1.275246   -0.231775</w:t>
      </w:r>
    </w:p>
    <w:p w14:paraId="011B765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5977911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6F0C410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-834.3215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  77.0959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107.4750</w:t>
      </w:r>
    </w:p>
    <w:p w14:paraId="4427128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116.8883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159.0483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250.5067</w:t>
      </w:r>
    </w:p>
    <w:p w14:paraId="29FDAB3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295.5186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341.4073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393.6144</w:t>
      </w:r>
    </w:p>
    <w:p w14:paraId="039E3A5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424.4582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498.2332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517.1030</w:t>
      </w:r>
    </w:p>
    <w:p w14:paraId="683101E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810.4058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826.3433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948.0452</w:t>
      </w:r>
    </w:p>
    <w:p w14:paraId="3B22129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1005.8134              1051.3065              1059.4341</w:t>
      </w:r>
    </w:p>
    <w:p w14:paraId="2531173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1063.0156              1137.5034              1201.0982</w:t>
      </w:r>
    </w:p>
    <w:p w14:paraId="6755187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1308.0401              1313.6654              1418.1983</w:t>
      </w:r>
    </w:p>
    <w:p w14:paraId="4699360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1421.0855              1479.4967              1485.0734</w:t>
      </w:r>
    </w:p>
    <w:p w14:paraId="7EBA4A0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1487.7117              1490.8256              1648.8790</w:t>
      </w:r>
    </w:p>
    <w:p w14:paraId="4BB63A0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2383.0284              3035.3686              3050.6335</w:t>
      </w:r>
    </w:p>
    <w:p w14:paraId="28DC9F1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3094.4149              3120.6265              3127.1521</w:t>
      </w:r>
    </w:p>
    <w:p w14:paraId="32CF336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3130.9034              3164.5430              3182.8225</w:t>
      </w:r>
    </w:p>
    <w:p w14:paraId="51F4DE2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9FB33D1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i5 – p5</w:t>
      </w:r>
    </w:p>
    <w:p w14:paraId="74FFB4DC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10CA574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0.733446    0.846674    0.006270</w:t>
      </w:r>
    </w:p>
    <w:p w14:paraId="3D8231D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1.668929   -0.262127   -0.395463</w:t>
      </w:r>
    </w:p>
    <w:p w14:paraId="46BF5ED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2.748547   -0.620257    0.305905</w:t>
      </w:r>
    </w:p>
    <w:p w14:paraId="36A67ED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-3.200807   -0.386617    0.039188</w:t>
      </w:r>
    </w:p>
    <w:p w14:paraId="2C5C56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-1.810486    0.054350    0.030189</w:t>
      </w:r>
    </w:p>
    <w:p w14:paraId="6D65707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-0.667215    0.419864    0.025586</w:t>
      </w:r>
    </w:p>
    <w:p w14:paraId="6797C32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0.838874    1.676753   -0.704163</w:t>
      </w:r>
    </w:p>
    <w:p w14:paraId="4426347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1.017669    1.237379    0.988298</w:t>
      </w:r>
    </w:p>
    <w:p w14:paraId="08B8754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1.444640   -0.756495   -1.336789</w:t>
      </w:r>
    </w:p>
    <w:p w14:paraId="277804C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3.379947   -1.441214   -0.012947</w:t>
      </w:r>
    </w:p>
    <w:p w14:paraId="425C13E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2.959067   -0.185165    1.277940</w:t>
      </w:r>
    </w:p>
    <w:p w14:paraId="6174FF1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4.240407    0.673725   -0.405518</w:t>
      </w:r>
    </w:p>
    <w:p w14:paraId="606B756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-3.836742    0.316130   -0.504779</w:t>
      </w:r>
    </w:p>
    <w:p w14:paraId="15835B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-3.578758   -0.465527    1.061485</w:t>
      </w:r>
    </w:p>
    <w:p w14:paraId="6B4F174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-3.299595   -1.366910   -0.433576</w:t>
      </w:r>
    </w:p>
    <w:p w14:paraId="543E12B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C617276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7171139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-501.0733  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52.1236  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64.2258</w:t>
      </w:r>
    </w:p>
    <w:p w14:paraId="1A09C2C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108.4342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201.8422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211.8359</w:t>
      </w:r>
    </w:p>
    <w:p w14:paraId="038313C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288.5688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338.5075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397.4075</w:t>
      </w:r>
    </w:p>
    <w:p w14:paraId="569B9DC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414.5099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499.9457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655.7558</w:t>
      </w:r>
    </w:p>
    <w:p w14:paraId="2B01A4C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801.9088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917.0958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945.6182</w:t>
      </w:r>
    </w:p>
    <w:p w14:paraId="791A4D7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>977.2506              1027.4331              1056.0403</w:t>
      </w:r>
    </w:p>
    <w:p w14:paraId="0119ACE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1061.6970              1136.3239              1172.7079</w:t>
      </w:r>
    </w:p>
    <w:p w14:paraId="510B3DC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1250.8480              1317.2276              1334.2232</w:t>
      </w:r>
    </w:p>
    <w:p w14:paraId="374E2B6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1420.9038              1454.3342              1468.3571</w:t>
      </w:r>
    </w:p>
    <w:p w14:paraId="4CE2E1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1484.3147              1490.6216              1679.6749</w:t>
      </w:r>
    </w:p>
    <w:p w14:paraId="36F6E2F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2399.3597              3034.5068              3051.8666</w:t>
      </w:r>
    </w:p>
    <w:p w14:paraId="386CD7E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3088.4299              3122.4105              3126.4619</w:t>
      </w:r>
    </w:p>
    <w:p w14:paraId="42A43E3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3153.7836              3181.0275              3247.8563</w:t>
      </w:r>
    </w:p>
    <w:p w14:paraId="31F2C641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i/>
          <w:sz w:val="16"/>
          <w:szCs w:val="16"/>
        </w:rPr>
        <w:t>i5 – i6</w:t>
      </w:r>
    </w:p>
    <w:p w14:paraId="49AC6708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75F9795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0.659087   -0.617521    0.098288</w:t>
      </w:r>
    </w:p>
    <w:p w14:paraId="7EB0095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1.702713    0.444424    0.219560</w:t>
      </w:r>
    </w:p>
    <w:p w14:paraId="4263449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3.103506    0.167426   -0.219488</w:t>
      </w:r>
    </w:p>
    <w:p w14:paraId="754C3E8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C       -3.321217    0.252725   -0.085012</w:t>
      </w:r>
    </w:p>
    <w:p w14:paraId="0907DF2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-1.898612   -0.058955   -0.024601</w:t>
      </w:r>
    </w:p>
    <w:p w14:paraId="0E084C1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-0.721269   -0.322782    0.014599</w:t>
      </w:r>
    </w:p>
    <w:p w14:paraId="6F5C947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1.002325   -1.598165   -0.215804</w:t>
      </w:r>
    </w:p>
    <w:p w14:paraId="4DB80E8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1.340678    1.461263    0.311022</w:t>
      </w:r>
    </w:p>
    <w:p w14:paraId="2911B8D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3.814046    0.860355    0.235791</w:t>
      </w:r>
    </w:p>
    <w:p w14:paraId="27ECF69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3.201931    0.252467   -1.311175</w:t>
      </w:r>
    </w:p>
    <w:p w14:paraId="48BD84B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3.408948   -0.849594    0.048133</w:t>
      </w:r>
    </w:p>
    <w:p w14:paraId="2999CD6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-3.921736   -0.638988    0.112870</w:t>
      </w:r>
    </w:p>
    <w:p w14:paraId="0C69CF9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-3.603169    0.639958   -1.068241</w:t>
      </w:r>
    </w:p>
    <w:p w14:paraId="524DD8A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-3.585991    1.006460    0.661520</w:t>
      </w:r>
    </w:p>
    <w:p w14:paraId="0F7C6D3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1.197718   -0.325661    1.205809</w:t>
      </w:r>
    </w:p>
    <w:p w14:paraId="33775AF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4EA3444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27E3C97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-1923.2478 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44.2974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  91.1638</w:t>
      </w:r>
    </w:p>
    <w:p w14:paraId="68B43C2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108.9628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177.4408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221.0054</w:t>
      </w:r>
    </w:p>
    <w:p w14:paraId="6575B72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286.7013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349.9913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410.0486</w:t>
      </w:r>
    </w:p>
    <w:p w14:paraId="6FFF67F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508.9369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665.6040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738.3316</w:t>
      </w:r>
    </w:p>
    <w:p w14:paraId="34438B8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810.4769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929.0596              1032.5831</w:t>
      </w:r>
    </w:p>
    <w:p w14:paraId="1E4C810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1048.9725              1052.4473              1107.9229</w:t>
      </w:r>
    </w:p>
    <w:p w14:paraId="77FDB75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1155.3771              1225.6355              1235.2765</w:t>
      </w:r>
    </w:p>
    <w:p w14:paraId="5B7046D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1311.1415              1408.8634              1419.2881</w:t>
      </w:r>
    </w:p>
    <w:p w14:paraId="7D5BBBF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1441.4474              1481.7483              1483.8793</w:t>
      </w:r>
    </w:p>
    <w:p w14:paraId="4347D71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1487.3265              1496.1630              2213.4835</w:t>
      </w:r>
    </w:p>
    <w:p w14:paraId="361362B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2331.9864              2997.8133              3045.4068</w:t>
      </w:r>
    </w:p>
    <w:p w14:paraId="20BE429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3072.3139              3113.3171              3119.0266</w:t>
      </w:r>
    </w:p>
    <w:p w14:paraId="3E0DABB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3122.5915              3180.1516              3210.6045</w:t>
      </w:r>
    </w:p>
    <w:p w14:paraId="2D80836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63E3261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i6 – p7</w:t>
      </w:r>
    </w:p>
    <w:p w14:paraId="0B1F87E9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53ADB2D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0.647392   -1.019878   -0.336120</w:t>
      </w:r>
    </w:p>
    <w:p w14:paraId="49B38B1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1.667296   -0.797556    0.526775</w:t>
      </w:r>
    </w:p>
    <w:p w14:paraId="07ECFF0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-3.097702    0.537746    0.106600</w:t>
      </w:r>
    </w:p>
    <w:p w14:paraId="29FF7B9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-1.759132   -0.015654   -0.049906</w:t>
      </w:r>
    </w:p>
    <w:p w14:paraId="493437F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-0.652057   -0.477056   -0.172014</w:t>
      </w:r>
    </w:p>
    <w:p w14:paraId="7354448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0.824373   -1.598357   -1.238336</w:t>
      </w:r>
    </w:p>
    <w:p w14:paraId="02D6505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2.614719   -1.304853    0.395452</w:t>
      </w:r>
    </w:p>
    <w:p w14:paraId="72D56E0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1.489690   -0.316007    1.480349</w:t>
      </w:r>
    </w:p>
    <w:p w14:paraId="00EADA8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-3.617141    0.578314   -0.854035</w:t>
      </w:r>
    </w:p>
    <w:p w14:paraId="4CCDA79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-3.054878    1.551562    0.512819</w:t>
      </w:r>
    </w:p>
    <w:p w14:paraId="08A2F0B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-3.694748   -0.073781    0.788620</w:t>
      </w:r>
    </w:p>
    <w:p w14:paraId="6DF9B63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2.711594    1.263627   -0.155431</w:t>
      </w:r>
    </w:p>
    <w:p w14:paraId="1FD0EB2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3.064979    0.974458   -1.136715</w:t>
      </w:r>
    </w:p>
    <w:p w14:paraId="2CD9D21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3.444484    1.360471    0.636791</w:t>
      </w:r>
    </w:p>
    <w:p w14:paraId="3B5CB80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1.824185    1.880824   -0.104369</w:t>
      </w:r>
    </w:p>
    <w:p w14:paraId="6F0CED4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DF7F650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lastRenderedPageBreak/>
        <w:t>Frequencies</w:t>
      </w:r>
    </w:p>
    <w:p w14:paraId="0CB1516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-369.9255    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35.0273   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59.8828</w:t>
      </w:r>
    </w:p>
    <w:p w14:paraId="098BA27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89.7500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146.2265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174.0204</w:t>
      </w:r>
    </w:p>
    <w:p w14:paraId="4CE3CFB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260.1735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329.0223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413.9816</w:t>
      </w:r>
    </w:p>
    <w:p w14:paraId="5AA3C92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443.5247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468.2216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549.9982</w:t>
      </w:r>
    </w:p>
    <w:p w14:paraId="5869208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724.0590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738.8529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749.8413</w:t>
      </w:r>
    </w:p>
    <w:p w14:paraId="5410E34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920.8985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971.2473              1052.2375</w:t>
      </w:r>
    </w:p>
    <w:p w14:paraId="26ED1D8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1056.3302              1058.0112              1202.7658</w:t>
      </w:r>
    </w:p>
    <w:p w14:paraId="71917C2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1294.6324              1414.2065              1417.0702</w:t>
      </w:r>
    </w:p>
    <w:p w14:paraId="75540CE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1420.6326              1438.6166              1483.3268</w:t>
      </w:r>
    </w:p>
    <w:p w14:paraId="347ED63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1484.0048              1588.5974              2343.3372</w:t>
      </w:r>
    </w:p>
    <w:p w14:paraId="00EC40D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3044.0490              3101.9627              3114.4336</w:t>
      </w:r>
    </w:p>
    <w:p w14:paraId="02812C1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3119.8994              3163.3881              3171.4438</w:t>
      </w:r>
    </w:p>
    <w:p w14:paraId="30842A1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3263.0471              3271.2737              3280.0714</w:t>
      </w:r>
    </w:p>
    <w:p w14:paraId="5950B11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7A708BB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i6 – p3</w:t>
      </w:r>
    </w:p>
    <w:p w14:paraId="2E06944C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4D74017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0.675835   -0.546485    0.134781</w:t>
      </w:r>
    </w:p>
    <w:p w14:paraId="76686A7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1.637695    0.361530   -0.123259</w:t>
      </w:r>
    </w:p>
    <w:p w14:paraId="1EC8972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3.101775    0.040869   -0.141082</w:t>
      </w:r>
    </w:p>
    <w:p w14:paraId="105C1AE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-3.332339    0.190046   -0.076742</w:t>
      </w:r>
    </w:p>
    <w:p w14:paraId="3881A27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-1.900592   -0.068507   -0.004121</w:t>
      </w:r>
    </w:p>
    <w:p w14:paraId="60422A5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-0.715908   -0.276393    0.053346</w:t>
      </w:r>
    </w:p>
    <w:p w14:paraId="655FECA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0.960556   -1.548369    0.448685</w:t>
      </w:r>
    </w:p>
    <w:p w14:paraId="2C07A03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1.339268    1.339778   -0.490542</w:t>
      </w:r>
    </w:p>
    <w:p w14:paraId="3B99F8A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3.464464   -0.001787   -1.173713</w:t>
      </w:r>
    </w:p>
    <w:p w14:paraId="1CE511F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3.303782   -0.923299    0.330382</w:t>
      </w:r>
    </w:p>
    <w:p w14:paraId="1AEFB8E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3.684006    0.806799    0.375798</w:t>
      </w:r>
    </w:p>
    <w:p w14:paraId="799647C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-3.640992    0.886209    0.707502</w:t>
      </w:r>
    </w:p>
    <w:p w14:paraId="154C2B1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-3.899992   -0.735296    0.047179</w:t>
      </w:r>
    </w:p>
    <w:p w14:paraId="261D884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-3.599985    0.628363   -1.041556</w:t>
      </w:r>
    </w:p>
    <w:p w14:paraId="5602598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1.590096    1.341239    1.738729</w:t>
      </w:r>
    </w:p>
    <w:p w14:paraId="3332217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53A57ED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4A4BF17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-560.3207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 65.2448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105.2136</w:t>
      </w:r>
    </w:p>
    <w:p w14:paraId="5E7A6DC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106.4656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180.5638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269.1320</w:t>
      </w:r>
    </w:p>
    <w:p w14:paraId="19D2D4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290.9406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322.3894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371.5233</w:t>
      </w:r>
    </w:p>
    <w:p w14:paraId="4825440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396.6781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469.1946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520.6714</w:t>
      </w:r>
    </w:p>
    <w:p w14:paraId="58AEF9B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811.8631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825.8669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946.6847</w:t>
      </w:r>
    </w:p>
    <w:p w14:paraId="4BAF888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987.4358              1051.4657              1057.9007</w:t>
      </w:r>
    </w:p>
    <w:p w14:paraId="2816483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1061.6476              1130.6011              1209.5329</w:t>
      </w:r>
    </w:p>
    <w:p w14:paraId="79DE1CC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1306.8824              1325.4425              1415.2360</w:t>
      </w:r>
    </w:p>
    <w:p w14:paraId="59030F9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1418.4414              1483.1700              1485.5487</w:t>
      </w:r>
    </w:p>
    <w:p w14:paraId="6579826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1486.2621              1494.1713              1668.8359</w:t>
      </w:r>
    </w:p>
    <w:p w14:paraId="018C508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2365.5084              3044.9349              3052.6314</w:t>
      </w:r>
    </w:p>
    <w:p w14:paraId="7EFA443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3111.5858              3123.3524              3128.9095</w:t>
      </w:r>
    </w:p>
    <w:p w14:paraId="62174DB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3136.7062              3161.7561              3182.4835</w:t>
      </w:r>
    </w:p>
    <w:p w14:paraId="330D4E2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07C24DB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i5 – i8</w:t>
      </w:r>
    </w:p>
    <w:p w14:paraId="559EB49B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4483905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0.727441    0.744113   -0.105872</w:t>
      </w:r>
    </w:p>
    <w:p w14:paraId="064591B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1.655437   -0.437070   -0.186551</w:t>
      </w:r>
    </w:p>
    <w:p w14:paraId="35F38B6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3.091269   -0.265824    0.161918</w:t>
      </w:r>
    </w:p>
    <w:p w14:paraId="5B3775D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-3.250183   -0.323468    0.076141</w:t>
      </w:r>
    </w:p>
    <w:p w14:paraId="79B06BE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-1.843545    0.058135    0.011976</w:t>
      </w:r>
    </w:p>
    <w:p w14:paraId="002882F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-0.686531    0.374103   -0.035951</w:t>
      </w:r>
    </w:p>
    <w:p w14:paraId="2D3515E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0.886582    1.400584   -0.975287</w:t>
      </w:r>
    </w:p>
    <w:p w14:paraId="6896D08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0.985419    1.351582    0.770738</w:t>
      </w:r>
    </w:p>
    <w:p w14:paraId="7CCBCD4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1.389456   -1.259551   -0.840095</w:t>
      </w:r>
    </w:p>
    <w:p w14:paraId="318FC42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2.203034   -0.846349    0.915774</w:t>
      </w:r>
    </w:p>
    <w:p w14:paraId="736533E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3.426630    0.685581    0.555917</w:t>
      </w:r>
    </w:p>
    <w:p w14:paraId="0C8625E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3.823216   -0.953925   -0.239099</w:t>
      </w:r>
    </w:p>
    <w:p w14:paraId="1168CCE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-3.769202   -0.060767   -0.849045</w:t>
      </w:r>
    </w:p>
    <w:p w14:paraId="7C88DC4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-3.753720    0.183592    0.903095</w:t>
      </w:r>
    </w:p>
    <w:p w14:paraId="2976A7D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-3.354742   -1.400675    0.228044</w:t>
      </w:r>
    </w:p>
    <w:p w14:paraId="4812CC0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42A4DB0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35F3194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-1916.6065 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67.9055 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79.8758</w:t>
      </w:r>
    </w:p>
    <w:p w14:paraId="4A1E79E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104.8935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209.3025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283.1195</w:t>
      </w:r>
    </w:p>
    <w:p w14:paraId="0E38B34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346.9497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372.3873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400.4021</w:t>
      </w:r>
    </w:p>
    <w:p w14:paraId="30432C8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506.9519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693.0313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739.1469</w:t>
      </w:r>
    </w:p>
    <w:p w14:paraId="1C10CAB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775.7106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897.4126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939.2238</w:t>
      </w:r>
    </w:p>
    <w:p w14:paraId="4B3D3F0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1061.9377              1064.2484              1115.5800</w:t>
      </w:r>
    </w:p>
    <w:p w14:paraId="07A8792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1172.3450              1175.2616              1228.1515</w:t>
      </w:r>
    </w:p>
    <w:p w14:paraId="653D16D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1292.2863              1308.2814              1409.1908</w:t>
      </w:r>
    </w:p>
    <w:p w14:paraId="73A3685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1426.2331              1436.9551              1464.7713</w:t>
      </w:r>
    </w:p>
    <w:p w14:paraId="5EE5B63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1486.2406              1492.2836              2249.8611</w:t>
      </w:r>
    </w:p>
    <w:p w14:paraId="2D8BCD8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2401.3016              2987.5744              3042.0067</w:t>
      </w:r>
    </w:p>
    <w:p w14:paraId="67583EF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3049.3035              3119.3545              3123.7146</w:t>
      </w:r>
    </w:p>
    <w:p w14:paraId="3F7510F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3154.1651              3199.2118              3272.1142</w:t>
      </w:r>
    </w:p>
    <w:p w14:paraId="09183E7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220AB81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i/>
          <w:sz w:val="16"/>
          <w:szCs w:val="16"/>
        </w:rPr>
        <w:t>i8 – p5</w:t>
      </w:r>
    </w:p>
    <w:p w14:paraId="3A6032A7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178412C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-0.770666    0.816887    0.032544</w:t>
      </w:r>
    </w:p>
    <w:p w14:paraId="40D037A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-1.737079   -0.315080    0.308964</w:t>
      </w:r>
    </w:p>
    <w:p w14:paraId="0EF4BF3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-2.993676   -0.338997   -0.159675</w:t>
      </w:r>
    </w:p>
    <w:p w14:paraId="5E5872E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3.183212   -0.340261   -0.039739</w:t>
      </w:r>
    </w:p>
    <w:p w14:paraId="023BE9A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1.785747    0.075263   -0.010657</w:t>
      </w:r>
    </w:p>
    <w:p w14:paraId="4F802D5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0.633165    0.410185    0.000792</w:t>
      </w:r>
    </w:p>
    <w:p w14:paraId="03587C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-0.897519    1.570032    0.820378</w:t>
      </w:r>
    </w:p>
    <w:p w14:paraId="74A1FC0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-1.036540    1.306072   -0.909545</w:t>
      </w:r>
    </w:p>
    <w:p w14:paraId="054EA5A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-1.440043   -1.010102    1.089534</w:t>
      </w:r>
    </w:p>
    <w:p w14:paraId="353512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H       -3.338132    0.384296   -0.892241</w:t>
      </w:r>
    </w:p>
    <w:p w14:paraId="502282E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-3.691815   -1.109671    0.144058</w:t>
      </w:r>
    </w:p>
    <w:p w14:paraId="5704BC1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3.609560   -0.354911    0.966327</w:t>
      </w:r>
    </w:p>
    <w:p w14:paraId="6BB0DF4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3.778995    0.343278   -0.649755</w:t>
      </w:r>
    </w:p>
    <w:p w14:paraId="7B736D1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3.279980   -1.342463   -0.464544</w:t>
      </w:r>
    </w:p>
    <w:p w14:paraId="162D807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-0.868700   -1.634505   -0.897587</w:t>
      </w:r>
    </w:p>
    <w:p w14:paraId="6AA574F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8845874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3842539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-771.1404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 61.1491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  83.6349</w:t>
      </w:r>
    </w:p>
    <w:p w14:paraId="638DFF4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108.6926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210.9069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291.9399</w:t>
      </w:r>
    </w:p>
    <w:p w14:paraId="598739C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367.0622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396.6837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403.2380</w:t>
      </w:r>
    </w:p>
    <w:p w14:paraId="33C18D1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412.9232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502.9463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603.8353</w:t>
      </w:r>
    </w:p>
    <w:p w14:paraId="234DC15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789.5000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921.2714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930.0657</w:t>
      </w:r>
    </w:p>
    <w:p w14:paraId="78FEB2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>944.3487              1047.0829              1058.6435</w:t>
      </w:r>
    </w:p>
    <w:p w14:paraId="5E21CCF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1063.2494              1137.0786              1177.8222</w:t>
      </w:r>
    </w:p>
    <w:p w14:paraId="51BFF39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1250.9848              1311.4292              1334.1370</w:t>
      </w:r>
    </w:p>
    <w:p w14:paraId="4BF1EBD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1423.7724              1455.5945              1473.3679</w:t>
      </w:r>
    </w:p>
    <w:p w14:paraId="1AF138C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1484.9963              1490.2520              1656.2243</w:t>
      </w:r>
    </w:p>
    <w:p w14:paraId="331AE69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2401.0510              3036.7998              3051.3805</w:t>
      </w:r>
    </w:p>
    <w:p w14:paraId="2A0CAAE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3090.4865              3122.4741              3125.5956</w:t>
      </w:r>
    </w:p>
    <w:p w14:paraId="4304884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3153.1659              3181.6508              3250.8491</w:t>
      </w:r>
    </w:p>
    <w:p w14:paraId="1FEBEB8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8B73937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i4 – i7</w:t>
      </w:r>
    </w:p>
    <w:p w14:paraId="681ABC09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64AC82E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-0.903509   -1.134169    0.147503</w:t>
      </w:r>
    </w:p>
    <w:p w14:paraId="4927C0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-1.974552   -0.159040   -0.272322</w:t>
      </w:r>
    </w:p>
    <w:p w14:paraId="15071E4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-1.924927    1.263983    0.156020</w:t>
      </w:r>
    </w:p>
    <w:p w14:paraId="4D21917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2.908317    0.424509   -0.069567</w:t>
      </w:r>
    </w:p>
    <w:p w14:paraId="1BD7406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1.561235   -0.129895    0.008522</w:t>
      </w:r>
    </w:p>
    <w:p w14:paraId="2BCD862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0.454776   -0.591748    0.070658</w:t>
      </w:r>
    </w:p>
    <w:p w14:paraId="06A079D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-0.963013   -2.035805   -0.469783</w:t>
      </w:r>
    </w:p>
    <w:p w14:paraId="556FB1C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-1.086514   -1.454015    1.185576</w:t>
      </w:r>
    </w:p>
    <w:p w14:paraId="39041CB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-2.949100   -0.563904   -0.519858</w:t>
      </w:r>
    </w:p>
    <w:p w14:paraId="6DCEC19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-2.842942    1.833998    0.206616</w:t>
      </w:r>
    </w:p>
    <w:p w14:paraId="2FE5BCA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-1.041701    1.624501    0.666878</w:t>
      </w:r>
    </w:p>
    <w:p w14:paraId="1B82799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2.888146    1.436519   -0.481554</w:t>
      </w:r>
    </w:p>
    <w:p w14:paraId="777EFDB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3.545325   -0.188701   -0.711792</w:t>
      </w:r>
    </w:p>
    <w:p w14:paraId="5DD8B60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3.369472    0.471156    0.920110</w:t>
      </w:r>
    </w:p>
    <w:p w14:paraId="5DCC860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-1.647705    0.834406   -1.041071</w:t>
      </w:r>
    </w:p>
    <w:p w14:paraId="0A3DD58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135EEAC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0D11E04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-1923.5998    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50.8962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   90.5074</w:t>
      </w:r>
    </w:p>
    <w:p w14:paraId="01D6BD1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120.6945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211.6436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268.3454</w:t>
      </w:r>
    </w:p>
    <w:p w14:paraId="26202B6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364.2132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389.3100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403.8913</w:t>
      </w:r>
    </w:p>
    <w:p w14:paraId="3B2CDD2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558.1691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 680.9987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740.5911</w:t>
      </w:r>
    </w:p>
    <w:p w14:paraId="432DF1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774.1830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  903.3108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 941.2407</w:t>
      </w:r>
    </w:p>
    <w:p w14:paraId="549BB3C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 xml:space="preserve"> 1056.0304              1059.5341              1062.3945</w:t>
      </w:r>
    </w:p>
    <w:p w14:paraId="744C067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1155.6500              1187.5083              1258.2670</w:t>
      </w:r>
    </w:p>
    <w:p w14:paraId="23A21AF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1266.2559              1354.7301              1373.8283</w:t>
      </w:r>
    </w:p>
    <w:p w14:paraId="1CF248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1420.2841              1436.9904              1472.7118</w:t>
      </w:r>
    </w:p>
    <w:p w14:paraId="15D937D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1486.3203              1486.8431              2247.7511</w:t>
      </w:r>
    </w:p>
    <w:p w14:paraId="493FBD1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2394.0731              2978.5722              3046.7453</w:t>
      </w:r>
    </w:p>
    <w:p w14:paraId="2D453B7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3074.4535              3119.6023              3119.8876</w:t>
      </w:r>
    </w:p>
    <w:p w14:paraId="5406716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3158.5357              3189.6586              3279.5952</w:t>
      </w:r>
    </w:p>
    <w:p w14:paraId="163A942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0536EEB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i4 – p4</w:t>
      </w:r>
    </w:p>
    <w:p w14:paraId="7BD30EC6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6AEAC73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-0.907747   -1.156816    0.064754</w:t>
      </w:r>
    </w:p>
    <w:p w14:paraId="4BE9DB4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-2.013962   -0.146501   -0.095888</w:t>
      </w:r>
    </w:p>
    <w:p w14:paraId="658F141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-1.853879    1.175964   -0.192481</w:t>
      </w:r>
    </w:p>
    <w:p w14:paraId="3D022D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2.898545    0.415415   -0.027793</w:t>
      </w:r>
    </w:p>
    <w:p w14:paraId="17A469A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1.551471   -0.143296    0.002677</w:t>
      </w:r>
    </w:p>
    <w:p w14:paraId="197593B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0.444456   -0.606463    0.029434</w:t>
      </w:r>
    </w:p>
    <w:p w14:paraId="4EAFC25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-1.010414   -1.920979   -0.715534</w:t>
      </w:r>
    </w:p>
    <w:p w14:paraId="47BF8A0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-1.056819   -1.686940    1.014220</w:t>
      </w:r>
    </w:p>
    <w:p w14:paraId="1A1F032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-3.016270   -0.567083   -0.091264</w:t>
      </w:r>
    </w:p>
    <w:p w14:paraId="32C8325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-2.705640    1.829456   -0.339143</w:t>
      </w:r>
    </w:p>
    <w:p w14:paraId="453F877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-0.864876    1.617807   -0.250579</w:t>
      </w:r>
    </w:p>
    <w:p w14:paraId="313D075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-1.831871    1.805749    1.805501</w:t>
      </w:r>
    </w:p>
    <w:p w14:paraId="0D4EB0E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3.096897    0.900247   -0.986772</w:t>
      </w:r>
    </w:p>
    <w:p w14:paraId="1EE4644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3.647247   -0.367247    0.117157</w:t>
      </w:r>
    </w:p>
    <w:p w14:paraId="3AE7EF0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3.028442    1.159171    0.762194</w:t>
      </w:r>
    </w:p>
    <w:p w14:paraId="6EC8D2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94CE436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05DBB35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-508.0979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  93.3225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107.6555</w:t>
      </w:r>
    </w:p>
    <w:p w14:paraId="587B4A7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113.4363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204.4703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224.1620</w:t>
      </w:r>
    </w:p>
    <w:p w14:paraId="0CE4DD3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286.4884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327.0945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397.4810</w:t>
      </w:r>
    </w:p>
    <w:p w14:paraId="4306ADD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424.6579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577.4387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624.9624</w:t>
      </w:r>
    </w:p>
    <w:p w14:paraId="7246FEE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773.5848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922.5294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958.4913</w:t>
      </w:r>
    </w:p>
    <w:p w14:paraId="28AE6EF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>978.8930              1016.6760              1061.7473</w:t>
      </w:r>
    </w:p>
    <w:p w14:paraId="46E3BB4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1065.7985              1077.9815              1177.7145</w:t>
      </w:r>
    </w:p>
    <w:p w14:paraId="2995039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1245.9314              1327.0350              1374.9109</w:t>
      </w:r>
    </w:p>
    <w:p w14:paraId="54B86FE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1425.2465              1436.5731              1473.1694</w:t>
      </w:r>
    </w:p>
    <w:p w14:paraId="42AAEBC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1486.3406              1495.2085              1680.5136</w:t>
      </w:r>
    </w:p>
    <w:p w14:paraId="3223335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2399.9208              3032.1633              3049.5496</w:t>
      </w:r>
    </w:p>
    <w:p w14:paraId="0B755D7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3059.5001              3121.5680              3123.7302</w:t>
      </w:r>
    </w:p>
    <w:p w14:paraId="30901F7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3161.2066              3179.3129              3258.0792</w:t>
      </w:r>
    </w:p>
    <w:p w14:paraId="2413BB4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4052CC0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i4 – p2</w:t>
      </w:r>
    </w:p>
    <w:p w14:paraId="759288E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119C01B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-0.866812   -1.043431   -0.104349</w:t>
      </w:r>
    </w:p>
    <w:p w14:paraId="28FB32B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-1.977852   -0.267583   -0.139944</w:t>
      </w:r>
    </w:p>
    <w:p w14:paraId="47D61AE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C       -2.010082    1.207461    0.067004</w:t>
      </w:r>
    </w:p>
    <w:p w14:paraId="7BD404F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2.955841    0.410738    0.006813</w:t>
      </w:r>
    </w:p>
    <w:p w14:paraId="0FD0204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1.591130   -0.098543   -0.031800</w:t>
      </w:r>
    </w:p>
    <w:p w14:paraId="3E73DB0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0.465745   -0.521602   -0.053476</w:t>
      </w:r>
    </w:p>
    <w:p w14:paraId="7DA75A9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-0.958231   -2.097641   -0.346331</w:t>
      </w:r>
    </w:p>
    <w:p w14:paraId="184B16A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-0.919963   -1.673953    1.727295</w:t>
      </w:r>
    </w:p>
    <w:p w14:paraId="13B1607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-2.932039   -0.769329   -0.272945</w:t>
      </w:r>
    </w:p>
    <w:p w14:paraId="16CD52A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-2.533307    1.702704   -0.757269</w:t>
      </w:r>
    </w:p>
    <w:p w14:paraId="5DE8795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-1.005219    1.625062    0.145270</w:t>
      </w:r>
    </w:p>
    <w:p w14:paraId="3A8463B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-2.559152    1.451802    0.983740</w:t>
      </w:r>
    </w:p>
    <w:p w14:paraId="03F30EA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3.372651    0.490542   -1.000474</w:t>
      </w:r>
    </w:p>
    <w:p w14:paraId="1E869B2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3.599825   -0.253061    0.588949</w:t>
      </w:r>
    </w:p>
    <w:p w14:paraId="2CF9EEC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2.987619    1.401631    0.466279</w:t>
      </w:r>
    </w:p>
    <w:p w14:paraId="0B49D4B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A72E99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15792A8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-855.1074  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92.8434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101.2195</w:t>
      </w:r>
    </w:p>
    <w:p w14:paraId="6460D4C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121.1859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167.2184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260.6799</w:t>
      </w:r>
    </w:p>
    <w:p w14:paraId="71D0CE4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275.3983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354.4520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416.7374</w:t>
      </w:r>
    </w:p>
    <w:p w14:paraId="72868C2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421.2538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558.6212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606.5063</w:t>
      </w:r>
    </w:p>
    <w:p w14:paraId="2EBA9E1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775.3051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793.2318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937.7504</w:t>
      </w:r>
    </w:p>
    <w:p w14:paraId="484F929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1010.4294              1055.3104              1056.2576</w:t>
      </w:r>
    </w:p>
    <w:p w14:paraId="2FB6F06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1061.0517              1104.7804              1175.9503</w:t>
      </w:r>
    </w:p>
    <w:p w14:paraId="1831D24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1266.9727              1400.3717              1420.7359</w:t>
      </w:r>
    </w:p>
    <w:p w14:paraId="4A5C910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1440.8894              1483.4794              1485.9684</w:t>
      </w:r>
    </w:p>
    <w:p w14:paraId="5C33E1C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1488.1302              1489.3533              1632.1971</w:t>
      </w:r>
    </w:p>
    <w:p w14:paraId="4D6A5AC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2379.8420              3033.7151              3050.9686</w:t>
      </w:r>
    </w:p>
    <w:p w14:paraId="04294DF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3090.1801              3121.5852              3126.4930</w:t>
      </w:r>
    </w:p>
    <w:p w14:paraId="3FA02BF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3141.2900              3174.1830              3192.2678</w:t>
      </w:r>
    </w:p>
    <w:p w14:paraId="7EC3372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228F678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i9 – i10</w:t>
      </w:r>
    </w:p>
    <w:p w14:paraId="18841EC1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1F9C9EB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-1.390448   -0.838444   -0.010626</w:t>
      </w:r>
    </w:p>
    <w:p w14:paraId="5680B83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-1.540846    0.672165    0.110920</w:t>
      </w:r>
    </w:p>
    <w:p w14:paraId="23277CC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-0.096832    1.173159   -0.103665</w:t>
      </w:r>
    </w:p>
    <w:p w14:paraId="3CEBC37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2.213048   -0.051767    0.082950</w:t>
      </w:r>
    </w:p>
    <w:p w14:paraId="3BB6F49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0.735886   -0.090449   -0.071101</w:t>
      </w:r>
    </w:p>
    <w:p w14:paraId="74D2137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-0.056527   -1.275387   -0.192754</w:t>
      </w:r>
    </w:p>
    <w:p w14:paraId="3A4137B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-2.247562   -1.480864   -0.201015</w:t>
      </w:r>
    </w:p>
    <w:p w14:paraId="7304050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-0.805141   -1.549198    0.888959</w:t>
      </w:r>
    </w:p>
    <w:p w14:paraId="7C41E6A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-2.240360    1.037675   -0.645735</w:t>
      </w:r>
    </w:p>
    <w:p w14:paraId="073ACA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-1.946018    0.967750    1.082644</w:t>
      </w:r>
    </w:p>
    <w:p w14:paraId="7583A3A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0.012027    1.701680   -1.060278</w:t>
      </w:r>
    </w:p>
    <w:p w14:paraId="5629C41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0.230977    1.877864    0.668909</w:t>
      </w:r>
    </w:p>
    <w:p w14:paraId="1B5557F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2.684242    0.514694   -0.731117</w:t>
      </w:r>
    </w:p>
    <w:p w14:paraId="341D5B6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2.627069   -1.060118    0.088786</w:t>
      </w:r>
    </w:p>
    <w:p w14:paraId="6547633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2.499078    0.454853    1.014505</w:t>
      </w:r>
    </w:p>
    <w:p w14:paraId="7EB7148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09BFC3A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0B280DE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-1208.3698  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78.1449 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96.2399</w:t>
      </w:r>
    </w:p>
    <w:p w14:paraId="1AAAC9D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235.2373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336.3744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482.0818</w:t>
      </w:r>
    </w:p>
    <w:p w14:paraId="250DEBF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592.4201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647.7504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748.9978</w:t>
      </w:r>
    </w:p>
    <w:p w14:paraId="22211DD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813.7492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839.5518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910.6587</w:t>
      </w:r>
    </w:p>
    <w:p w14:paraId="6B81CDA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940.1293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954.9539              1011.4699</w:t>
      </w:r>
    </w:p>
    <w:p w14:paraId="6DBAE9F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1035.0114              1131.0988              1164.9968</w:t>
      </w:r>
    </w:p>
    <w:p w14:paraId="36AD829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1220.8409              1240.4153              1250.3721</w:t>
      </w:r>
    </w:p>
    <w:p w14:paraId="3978A69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1281.9127              1315.7668              1380.0633</w:t>
      </w:r>
    </w:p>
    <w:p w14:paraId="649AC0D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1391.6214              1411.1356              1468.0505</w:t>
      </w:r>
    </w:p>
    <w:p w14:paraId="1FE60DB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1474.6117              1485.3547              1495.0008</w:t>
      </w:r>
    </w:p>
    <w:p w14:paraId="57A8219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2133.9609              3010.8856              3022.2563</w:t>
      </w:r>
    </w:p>
    <w:p w14:paraId="681E1D2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3056.0451              3062.9577              3071.7803</w:t>
      </w:r>
    </w:p>
    <w:p w14:paraId="66509BC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3111.2918              3150.5992              3168.0361</w:t>
      </w:r>
    </w:p>
    <w:p w14:paraId="3D7540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62D61C9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i7 – i9</w:t>
      </w:r>
    </w:p>
    <w:p w14:paraId="260D33C3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63878E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1.405268   -0.958093    0.114021</w:t>
      </w:r>
    </w:p>
    <w:p w14:paraId="6267ADA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1.636385    0.540154   -0.242207</w:t>
      </w:r>
    </w:p>
    <w:p w14:paraId="3E7E633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0.447035    1.348178    0.193954</w:t>
      </w:r>
    </w:p>
    <w:p w14:paraId="11B13CF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-2.418346    0.076384   -0.054548</w:t>
      </w:r>
    </w:p>
    <w:p w14:paraId="577D104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-1.021778   -0.365114   -0.025119</w:t>
      </w:r>
    </w:p>
    <w:p w14:paraId="73E7066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-0.054320   -1.135069   -0.005182</w:t>
      </w:r>
    </w:p>
    <w:p w14:paraId="00ED929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1.715689   -1.169243    1.142987</w:t>
      </w:r>
    </w:p>
    <w:p w14:paraId="351E217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1.981307   -1.619276   -0.537187</w:t>
      </w:r>
    </w:p>
    <w:p w14:paraId="5FF5E3C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2.565799    0.901202    0.213425</w:t>
      </w:r>
    </w:p>
    <w:p w14:paraId="7730856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1.752593    0.624213   -1.325879</w:t>
      </w:r>
    </w:p>
    <w:p w14:paraId="1B7A877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0.306367    1.518072    1.257759</w:t>
      </w:r>
    </w:p>
    <w:p w14:paraId="46AB281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0.074706    2.132754   -0.456491</w:t>
      </w:r>
    </w:p>
    <w:p w14:paraId="2F2E922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-2.669820    0.624402    0.857220</w:t>
      </w:r>
    </w:p>
    <w:p w14:paraId="28A92BF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-3.086211   -0.785275   -0.130931</w:t>
      </w:r>
    </w:p>
    <w:p w14:paraId="7D09A2F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-2.605892    0.734519   -0.906416</w:t>
      </w:r>
    </w:p>
    <w:p w14:paraId="75BDA29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7135200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0B3D871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-594.8183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  82.2003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150.5413</w:t>
      </w:r>
    </w:p>
    <w:p w14:paraId="5273727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207.5067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217.9262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386.1341</w:t>
      </w:r>
    </w:p>
    <w:p w14:paraId="31FA15A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472.1948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513.3181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595.6353</w:t>
      </w:r>
    </w:p>
    <w:p w14:paraId="621E18E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755.8996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794.1820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850.5619</w:t>
      </w:r>
    </w:p>
    <w:p w14:paraId="37AF848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890.4803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928.7773              1014.6835</w:t>
      </w:r>
    </w:p>
    <w:p w14:paraId="637C2AF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1055.2641              1058.5076              1105.6810</w:t>
      </w:r>
    </w:p>
    <w:p w14:paraId="2D897CE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1149.1226              1209.9591              1235.5304</w:t>
      </w:r>
    </w:p>
    <w:p w14:paraId="0E8A949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1326.9078              1351.2746              1407.5337</w:t>
      </w:r>
    </w:p>
    <w:p w14:paraId="7572844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1466.5829              1477.7099              1483.1000</w:t>
      </w:r>
    </w:p>
    <w:p w14:paraId="4549461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1485.8803              1503.3257              2091.7842</w:t>
      </w:r>
    </w:p>
    <w:p w14:paraId="271310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3043.9737              3050.0529              3058.8641</w:t>
      </w:r>
    </w:p>
    <w:p w14:paraId="2178CC5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3095.2734              3113.2830              3121.3001</w:t>
      </w:r>
    </w:p>
    <w:p w14:paraId="3243D1B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3128.2259              3135.3728              3234.5278</w:t>
      </w:r>
    </w:p>
    <w:p w14:paraId="6ED218F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D14F615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i9 – i11</w:t>
      </w:r>
    </w:p>
    <w:p w14:paraId="78312D36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11A0698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1.222683   -1.073356    0.095324</w:t>
      </w:r>
    </w:p>
    <w:p w14:paraId="51FE26A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1.590315    0.431192   -0.128997</w:t>
      </w:r>
    </w:p>
    <w:p w14:paraId="1E1DCC1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0.304110    1.288259    0.096693</w:t>
      </w:r>
    </w:p>
    <w:p w14:paraId="782BEF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-2.221950   -0.040262   -0.015468</w:t>
      </w:r>
    </w:p>
    <w:p w14:paraId="489BEDC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-0.755236    0.235703   -0.032638</w:t>
      </w:r>
    </w:p>
    <w:p w14:paraId="20FCF43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-0.276691   -0.990751   -0.051933</w:t>
      </w:r>
    </w:p>
    <w:p w14:paraId="2332639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1.499484   -1.421412    1.095859</w:t>
      </w:r>
    </w:p>
    <w:p w14:paraId="5F23376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1.709642   -1.729392   -0.628939</w:t>
      </w:r>
    </w:p>
    <w:p w14:paraId="65112FF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2.410169    0.745265    0.520326</w:t>
      </w:r>
    </w:p>
    <w:p w14:paraId="5F696CB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1.921577    0.558263   -1.162127</w:t>
      </w:r>
    </w:p>
    <w:p w14:paraId="6A7BC65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0.285955    1.744961    1.093124</w:t>
      </w:r>
    </w:p>
    <w:p w14:paraId="297439F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0.223665    2.100798   -0.630491</w:t>
      </w:r>
    </w:p>
    <w:p w14:paraId="6ADF999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-2.781836    0.143574    0.901866</w:t>
      </w:r>
    </w:p>
    <w:p w14:paraId="1F13CA7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-1.653728   -1.348876   -0.035358</w:t>
      </w:r>
    </w:p>
    <w:p w14:paraId="554AE8E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-2.794311    0.102107   -0.932139</w:t>
      </w:r>
    </w:p>
    <w:p w14:paraId="35D5F68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C5F889C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2808B44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-2332.9522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120.1024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164.2551</w:t>
      </w:r>
    </w:p>
    <w:p w14:paraId="70F88E9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371.9880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410.7193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463.9770</w:t>
      </w:r>
    </w:p>
    <w:p w14:paraId="0A83E4D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601.0801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695.0335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784.5478</w:t>
      </w:r>
    </w:p>
    <w:p w14:paraId="00EE005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868.7876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893.9307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909.8149</w:t>
      </w:r>
    </w:p>
    <w:p w14:paraId="4590D2D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973.8135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987.3103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999.0119</w:t>
      </w:r>
    </w:p>
    <w:p w14:paraId="5FF560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1025.7364              1060.2253              1078.8298</w:t>
      </w:r>
    </w:p>
    <w:p w14:paraId="6392E78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1152.6102              1196.2816              1211.7452</w:t>
      </w:r>
    </w:p>
    <w:p w14:paraId="15C880E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1258.8682              1289.4141              1328.4435</w:t>
      </w:r>
    </w:p>
    <w:p w14:paraId="48050DF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1361.7904              1445.0438              1478.3607</w:t>
      </w:r>
    </w:p>
    <w:p w14:paraId="04F632A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1494.5108              1509.8872              1772.4832</w:t>
      </w:r>
    </w:p>
    <w:p w14:paraId="7401C35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1830.4717              3046.7797              3062.3663</w:t>
      </w:r>
    </w:p>
    <w:p w14:paraId="02AF29C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3078.5044              3087.9399              3093.9287</w:t>
      </w:r>
    </w:p>
    <w:p w14:paraId="14E1D2D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3111.9630              3134.7840              3179.9119</w:t>
      </w:r>
    </w:p>
    <w:p w14:paraId="36615F8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09A0F49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i11 – p12</w:t>
      </w:r>
    </w:p>
    <w:p w14:paraId="41495689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358998A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-1.306247    0.801643   -0.123059</w:t>
      </w:r>
    </w:p>
    <w:p w14:paraId="7AB1A15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-1.439486   -0.699305   -0.210179</w:t>
      </w:r>
    </w:p>
    <w:p w14:paraId="0B88928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-0.025320   -1.199364    0.153979</w:t>
      </w:r>
    </w:p>
    <w:p w14:paraId="116A16C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2.200455    0.040332   -0.035559</w:t>
      </w:r>
    </w:p>
    <w:p w14:paraId="2DF923B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0.867658    0.020880    0.015368</w:t>
      </w:r>
    </w:p>
    <w:p w14:paraId="49DCFA2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-0.017773    1.179885   -0.054261</w:t>
      </w:r>
    </w:p>
    <w:p w14:paraId="3D74901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-1.772577    0.998303    1.999841</w:t>
      </w:r>
    </w:p>
    <w:p w14:paraId="3BC9975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-2.143728    1.475834   -0.254355</w:t>
      </w:r>
    </w:p>
    <w:p w14:paraId="3FC04A5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H       -2.213871   -1.094796    0.450383</w:t>
      </w:r>
    </w:p>
    <w:p w14:paraId="4EF09B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-1.714152   -0.981701   -1.233344</w:t>
      </w:r>
    </w:p>
    <w:p w14:paraId="7F8F80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-0.007282   -1.532647    1.196559</w:t>
      </w:r>
    </w:p>
    <w:p w14:paraId="3F37EE6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0.309886   -2.033210   -0.464860</w:t>
      </w:r>
    </w:p>
    <w:p w14:paraId="5FC155C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2.744160    0.974964   -0.118701</w:t>
      </w:r>
    </w:p>
    <w:p w14:paraId="1703CEB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2.782703   -0.873704    0.002627</w:t>
      </w:r>
    </w:p>
    <w:p w14:paraId="081F0BA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0.339145    2.202528   -0.055885</w:t>
      </w:r>
    </w:p>
    <w:p w14:paraId="2A0E6A6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6147A0A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5A9A80D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-507.4741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 92.9921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192.8747</w:t>
      </w:r>
    </w:p>
    <w:p w14:paraId="744D7C3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296.3680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349.2833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365.1531</w:t>
      </w:r>
    </w:p>
    <w:p w14:paraId="5BA3281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504.3819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640.4791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684.4081</w:t>
      </w:r>
    </w:p>
    <w:p w14:paraId="1D45D99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762.2027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822.7905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836.6024</w:t>
      </w:r>
    </w:p>
    <w:p w14:paraId="1BB94A8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880.9201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907.8986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924.9064</w:t>
      </w:r>
    </w:p>
    <w:p w14:paraId="2E6CDA4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966.6050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978.1391              1019.5940</w:t>
      </w:r>
    </w:p>
    <w:p w14:paraId="20FDFF2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1032.1344              1111.0916              1176.3288</w:t>
      </w:r>
    </w:p>
    <w:p w14:paraId="4B333C1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1242.1930              1275.1958              1296.8553</w:t>
      </w:r>
    </w:p>
    <w:p w14:paraId="0794F09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1343.0418              1372.1898              1454.2859</w:t>
      </w:r>
    </w:p>
    <w:p w14:paraId="77DD6C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1467.0914              1494.1545              1615.8517</w:t>
      </w:r>
    </w:p>
    <w:p w14:paraId="048EA5F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1722.9218              3046.1949              3061.9171</w:t>
      </w:r>
    </w:p>
    <w:p w14:paraId="6F82095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3108.5858              3125.9911              3155.5005</w:t>
      </w:r>
    </w:p>
    <w:p w14:paraId="6AAC235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3212.9662              3234.8701              3244.2032</w:t>
      </w:r>
    </w:p>
    <w:p w14:paraId="68D3D1E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129B32A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i10 – p10</w:t>
      </w:r>
    </w:p>
    <w:p w14:paraId="57CB16F7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253CF13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1.438067    0.808793   -0.076078</w:t>
      </w:r>
    </w:p>
    <w:p w14:paraId="2DFEFC5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1.551750   -0.536604   -0.117302</w:t>
      </w:r>
    </w:p>
    <w:p w14:paraId="2A2346E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0.173079   -1.134855   -0.126882</w:t>
      </w:r>
    </w:p>
    <w:p w14:paraId="2664200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-2.218147   -0.040819    0.061466</w:t>
      </w:r>
    </w:p>
    <w:p w14:paraId="6A2E708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-0.731345    0.062305   -0.014557</w:t>
      </w:r>
    </w:p>
    <w:p w14:paraId="129FFB2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0.028277    1.173488    0.005027</w:t>
      </w:r>
    </w:p>
    <w:p w14:paraId="1E72062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2.257683    1.515464   -0.090307</w:t>
      </w:r>
    </w:p>
    <w:p w14:paraId="1762752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2.461687   -1.102601   -0.257367</w:t>
      </w:r>
    </w:p>
    <w:p w14:paraId="373576D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2.005970   -0.844698    2.013104</w:t>
      </w:r>
    </w:p>
    <w:p w14:paraId="191C105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-0.011336   -1.677352   -1.063621</w:t>
      </w:r>
    </w:p>
    <w:p w14:paraId="64AC6A7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0.013505   -1.850921    0.686641</w:t>
      </w:r>
    </w:p>
    <w:p w14:paraId="457E522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-2.626774   -0.542309   -0.822139</w:t>
      </w:r>
    </w:p>
    <w:p w14:paraId="1A221E4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-2.679059    0.946068    0.135004</w:t>
      </w:r>
    </w:p>
    <w:p w14:paraId="29F02C3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-2.528131   -0.625883    0.933744</w:t>
      </w:r>
    </w:p>
    <w:p w14:paraId="7DDBEF3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-0.343634    2.188380    0.074896</w:t>
      </w:r>
    </w:p>
    <w:p w14:paraId="797549F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3A3E7CB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620026D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-443.3796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139.7059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190.1677</w:t>
      </w:r>
    </w:p>
    <w:p w14:paraId="3ADF0CF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254.2093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287.8383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332.1658</w:t>
      </w:r>
    </w:p>
    <w:p w14:paraId="1A01AAD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386.6405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529.8779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623.9880</w:t>
      </w:r>
    </w:p>
    <w:p w14:paraId="4D04A42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742.6135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827.6357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863.9938</w:t>
      </w:r>
    </w:p>
    <w:p w14:paraId="461AF53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892.7419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917.3191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961.6873</w:t>
      </w:r>
    </w:p>
    <w:p w14:paraId="133D1E0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>969.6447              1009.4396              1036.5281</w:t>
      </w:r>
    </w:p>
    <w:p w14:paraId="2AB612D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1054.4007              1123.9264              1153.4401</w:t>
      </w:r>
    </w:p>
    <w:p w14:paraId="25FCA3B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1199.7426              1269.7519              1342.5791</w:t>
      </w:r>
    </w:p>
    <w:p w14:paraId="6821310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1396.7456              1424.5357              1427.0444</w:t>
      </w:r>
    </w:p>
    <w:p w14:paraId="5C63481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1485.7363              1494.6964              1572.6440</w:t>
      </w:r>
    </w:p>
    <w:p w14:paraId="67D2678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1685.3863              3036.3857              3048.5030</w:t>
      </w:r>
    </w:p>
    <w:p w14:paraId="0DDBCFC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3090.5899              3094.9873              3131.5507</w:t>
      </w:r>
    </w:p>
    <w:p w14:paraId="44BF2F0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3217.2241              3232.1059              3256.0551</w:t>
      </w:r>
    </w:p>
    <w:p w14:paraId="757B232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000C805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i10 – p11</w:t>
      </w:r>
    </w:p>
    <w:p w14:paraId="09061F7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4AF2D6A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-1.437682   -0.832619    0.038087</w:t>
      </w:r>
    </w:p>
    <w:p w14:paraId="612283A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-1.536239    0.655587   -0.114078</w:t>
      </w:r>
    </w:p>
    <w:p w14:paraId="0420E76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-0.098403    1.086087   -0.130239</w:t>
      </w:r>
    </w:p>
    <w:p w14:paraId="7D5AE09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2.195317   -0.037708   -0.057115</w:t>
      </w:r>
    </w:p>
    <w:p w14:paraId="2266F03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0.702715   -0.000718   -0.052523</w:t>
      </w:r>
    </w:p>
    <w:p w14:paraId="6219AB5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-0.145411   -1.191179    0.067610</w:t>
      </w:r>
    </w:p>
    <w:p w14:paraId="0DD022F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-2.292511   -1.491417    0.110157</w:t>
      </w:r>
    </w:p>
    <w:p w14:paraId="04DB4F0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-2.046230    0.929411   -1.046708</w:t>
      </w:r>
    </w:p>
    <w:p w14:paraId="6C748B5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-2.104471    1.116846    0.701403</w:t>
      </w:r>
    </w:p>
    <w:p w14:paraId="4E11D4A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0.227443    2.104594   -0.293443</w:t>
      </w:r>
    </w:p>
    <w:p w14:paraId="1D18F5D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0.136765    1.631008    2.016419</w:t>
      </w:r>
    </w:p>
    <w:p w14:paraId="619C491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2.618059    0.960301   -0.183839</w:t>
      </w:r>
    </w:p>
    <w:p w14:paraId="43ADE21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2.567633   -0.675634   -0.864722</w:t>
      </w:r>
    </w:p>
    <w:p w14:paraId="00C725D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2.574108   -0.451994    0.882833</w:t>
      </w:r>
    </w:p>
    <w:p w14:paraId="73032CE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0.237416   -2.199815    0.167449</w:t>
      </w:r>
    </w:p>
    <w:p w14:paraId="5BDF640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40E37F1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5084DD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-376.9415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152.4716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197.6598</w:t>
      </w:r>
    </w:p>
    <w:p w14:paraId="14377BD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225.8240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271.7150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331.4853</w:t>
      </w:r>
    </w:p>
    <w:p w14:paraId="2F961DA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376.0764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586.2397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624.0511</w:t>
      </w:r>
    </w:p>
    <w:p w14:paraId="2CFD4F6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717.4059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806.0551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824.3442</w:t>
      </w:r>
    </w:p>
    <w:p w14:paraId="0CDB652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923.1790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931.5820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949.0408</w:t>
      </w:r>
    </w:p>
    <w:p w14:paraId="57C3667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975.6547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986.1009              1024.4208</w:t>
      </w:r>
    </w:p>
    <w:p w14:paraId="7E40093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1068.5368              1103.3977              1137.7486</w:t>
      </w:r>
    </w:p>
    <w:p w14:paraId="79AECFE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1225.9902              1261.6294              1314.2882</w:t>
      </w:r>
    </w:p>
    <w:p w14:paraId="426AEF6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1397.5112              1422.1075              1427.5302</w:t>
      </w:r>
    </w:p>
    <w:p w14:paraId="1B6EAFC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1487.6985              1495.7400              1591.0842</w:t>
      </w:r>
    </w:p>
    <w:p w14:paraId="00599CE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1684.2521              3041.5373              3050.1953</w:t>
      </w:r>
    </w:p>
    <w:p w14:paraId="08E5850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3088.1294              3102.5606              3136.0832</w:t>
      </w:r>
    </w:p>
    <w:p w14:paraId="682CB34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3211.7609              3237.3431              3243.8398</w:t>
      </w:r>
    </w:p>
    <w:p w14:paraId="15E6CEA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292B0BD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i2 – i3</w:t>
      </w:r>
    </w:p>
    <w:p w14:paraId="609314DB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0593F95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0.941054    1.322845   -0.241132</w:t>
      </w:r>
    </w:p>
    <w:p w14:paraId="18D23C8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C        1.249448    0.030298    0.497592</w:t>
      </w:r>
    </w:p>
    <w:p w14:paraId="5468D56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1.996118   -1.082661   -0.196921</w:t>
      </w:r>
    </w:p>
    <w:p w14:paraId="54D0438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-2.777876   -0.360855   -0.050631</w:t>
      </w:r>
    </w:p>
    <w:p w14:paraId="54BCAF0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-1.379921    0.021396    0.027510</w:t>
      </w:r>
    </w:p>
    <w:p w14:paraId="659440F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-0.153655    0.353947    0.088320</w:t>
      </w:r>
    </w:p>
    <w:p w14:paraId="038E1DC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0.977497    2.255358    0.313254</w:t>
      </w:r>
    </w:p>
    <w:p w14:paraId="7E18218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1.249900    1.393621   -1.280478</w:t>
      </w:r>
    </w:p>
    <w:p w14:paraId="7ECBC6A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1.460292    0.141034    1.558873</w:t>
      </w:r>
    </w:p>
    <w:p w14:paraId="6A9204B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1.768116   -2.049855    0.258698</w:t>
      </w:r>
    </w:p>
    <w:p w14:paraId="7ECB8B9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3.077674   -0.924750   -0.140869</w:t>
      </w:r>
    </w:p>
    <w:p w14:paraId="61B5FE2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1.712691   -1.135500   -1.251632</w:t>
      </w:r>
    </w:p>
    <w:p w14:paraId="1DE445A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-2.914671   -1.448800    0.012877</w:t>
      </w:r>
    </w:p>
    <w:p w14:paraId="5950306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-3.239512   -0.030440   -0.989869</w:t>
      </w:r>
    </w:p>
    <w:p w14:paraId="745E472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-3.342994    0.089511    0.770719</w:t>
      </w:r>
    </w:p>
    <w:p w14:paraId="5FDD35B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462289C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04BCC9E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-250.3310   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30.0522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121.6512</w:t>
      </w:r>
    </w:p>
    <w:p w14:paraId="599B807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191.4034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253.4147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338.1722</w:t>
      </w:r>
    </w:p>
    <w:p w14:paraId="3D9BEFE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369.6877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451.5674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613.2516</w:t>
      </w:r>
    </w:p>
    <w:p w14:paraId="224F643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731.0512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846.2867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887.8868</w:t>
      </w:r>
    </w:p>
    <w:p w14:paraId="5AC51A2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930.8552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997.3567              1021.5745</w:t>
      </w:r>
    </w:p>
    <w:p w14:paraId="568A1C0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1046.0806              1051.9542              1078.4027</w:t>
      </w:r>
    </w:p>
    <w:p w14:paraId="0B61C65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1125.1641              1177.7311              1207.3014</w:t>
      </w:r>
    </w:p>
    <w:p w14:paraId="41026E8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1372.2972              1411.2184              1420.2758</w:t>
      </w:r>
    </w:p>
    <w:p w14:paraId="15577EC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1463.2117              1464.9106              1479.5410</w:t>
      </w:r>
    </w:p>
    <w:p w14:paraId="58A829B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1493.1451              1503.1206              1953.4263</w:t>
      </w:r>
    </w:p>
    <w:p w14:paraId="4654D72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2993.9046              3036.5008              3039.8705</w:t>
      </w:r>
    </w:p>
    <w:p w14:paraId="3FCFABB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3096.9631              3108.7653              3113.5480</w:t>
      </w:r>
    </w:p>
    <w:p w14:paraId="1CFA970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3116.8006              3139.5091              3205.9222</w:t>
      </w:r>
    </w:p>
    <w:p w14:paraId="5481507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7FF9E742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i3 – p6</w:t>
      </w:r>
    </w:p>
    <w:p w14:paraId="3129C7FD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2AE9F5E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0.976121   -1.332431    0.176722</w:t>
      </w:r>
    </w:p>
    <w:p w14:paraId="6C8A585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1.199870    0.009848   -0.502025</w:t>
      </w:r>
    </w:p>
    <w:p w14:paraId="126C8DE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1.907569    1.129286    0.223391</w:t>
      </w:r>
    </w:p>
    <w:p w14:paraId="698D821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-2.666275    0.206147    0.124373</w:t>
      </w:r>
    </w:p>
    <w:p w14:paraId="74C52AC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-1.397579   -0.133757    0.039707</w:t>
      </w:r>
    </w:p>
    <w:p w14:paraId="4B0841B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-0.152516   -0.410849   -0.073312</w:t>
      </w:r>
    </w:p>
    <w:p w14:paraId="16CD95F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1.036968   -2.233377   -0.424907</w:t>
      </w:r>
    </w:p>
    <w:p w14:paraId="680017E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1.313351   -1.441202    1.203400</w:t>
      </w:r>
    </w:p>
    <w:p w14:paraId="66A2B31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1.378358   -0.037450   -1.573453</w:t>
      </w:r>
    </w:p>
    <w:p w14:paraId="0ABD6AF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1.593364    2.101381   -0.163804</w:t>
      </w:r>
    </w:p>
    <w:p w14:paraId="1FBCADD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2.990961    1.043795    0.101292</w:t>
      </w:r>
    </w:p>
    <w:p w14:paraId="2465E87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1.678558    1.102433    1.291803</w:t>
      </w:r>
    </w:p>
    <w:p w14:paraId="74943BD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-3.379213   -0.114432   -0.627510</w:t>
      </w:r>
    </w:p>
    <w:p w14:paraId="75C9087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-2.757371    2.094788   -0.760652</w:t>
      </w:r>
    </w:p>
    <w:p w14:paraId="3C578BA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H       -3.058122    0.674599    1.020687</w:t>
      </w:r>
    </w:p>
    <w:p w14:paraId="0594B92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5906F01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00FF3EA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-498.1264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110.9098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157.7737</w:t>
      </w:r>
    </w:p>
    <w:p w14:paraId="5B1426F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203.3144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220.0018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291.9629</w:t>
      </w:r>
    </w:p>
    <w:p w14:paraId="2F28EEA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334.3670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376.0221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432.5511</w:t>
      </w:r>
    </w:p>
    <w:p w14:paraId="5058AF8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576.7401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655.5658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700.3623</w:t>
      </w:r>
    </w:p>
    <w:p w14:paraId="7552714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813.9454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891.0421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910.4444</w:t>
      </w:r>
    </w:p>
    <w:p w14:paraId="76CFD90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954.1900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979.4000              1034.5131</w:t>
      </w:r>
    </w:p>
    <w:p w14:paraId="1EC6AD1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1050.1062              1082.3470              1125.1270</w:t>
      </w:r>
    </w:p>
    <w:p w14:paraId="46EB8F2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1135.2300              1182.8452              1324.8218</w:t>
      </w:r>
    </w:p>
    <w:p w14:paraId="55DF49F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1396.1939              1421.6465              1464.4285</w:t>
      </w:r>
    </w:p>
    <w:p w14:paraId="72258C8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1493.9417              1499.8662              1539.0065</w:t>
      </w:r>
    </w:p>
    <w:p w14:paraId="258D044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2104.3795              3047.1170              3121.9613</w:t>
      </w:r>
    </w:p>
    <w:p w14:paraId="2DEA5E6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3126.8881              3129.6315              3152.0614</w:t>
      </w:r>
    </w:p>
    <w:p w14:paraId="133569B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3155.3038              3216.5369              3237.1685</w:t>
      </w:r>
    </w:p>
    <w:p w14:paraId="0326785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75E26A2E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i7 – i8</w:t>
      </w:r>
    </w:p>
    <w:p w14:paraId="0A104DB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2E83332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0.768475   -0.875371   -0.146581</w:t>
      </w:r>
    </w:p>
    <w:p w14:paraId="7A4D99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-3.139281    0.424118    0.012978</w:t>
      </w:r>
    </w:p>
    <w:p w14:paraId="0E0BC67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-1.757901   -0.041432   -0.047555</w:t>
      </w:r>
    </w:p>
    <w:p w14:paraId="74C9FC1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-0.621774   -0.427245   -0.097646</w:t>
      </w:r>
    </w:p>
    <w:p w14:paraId="03D8693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0.835231   -1.871182    0.301102</w:t>
      </w:r>
    </w:p>
    <w:p w14:paraId="2049A78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1.063363   -0.998990   -1.193597</w:t>
      </w:r>
    </w:p>
    <w:p w14:paraId="44AC5DC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-3.763866   -0.276909    0.572384</w:t>
      </w:r>
    </w:p>
    <w:p w14:paraId="23975C1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-3.562048    0.528224   -0.989492</w:t>
      </w:r>
    </w:p>
    <w:p w14:paraId="00B39C7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-3.200625    1.397245    0.506731</w:t>
      </w:r>
    </w:p>
    <w:p w14:paraId="0585719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1.760204    0.087770    0.562481</w:t>
      </w:r>
    </w:p>
    <w:p w14:paraId="6B63A63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2.806688    0.641815   -0.335432</w:t>
      </w:r>
    </w:p>
    <w:p w14:paraId="68EB803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2.232530   -0.423582    1.408373</w:t>
      </w:r>
    </w:p>
    <w:p w14:paraId="2DA1E96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1.183902    0.909457    1.014020</w:t>
      </w:r>
    </w:p>
    <w:p w14:paraId="3783520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2.595579    0.817010   -1.384653</w:t>
      </w:r>
    </w:p>
    <w:p w14:paraId="43EED94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3.717475    1.060801    0.075663</w:t>
      </w:r>
    </w:p>
    <w:p w14:paraId="3D12EAA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9C13C20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252C4C3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-111.7367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   89.7588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117.7146</w:t>
      </w:r>
    </w:p>
    <w:p w14:paraId="2F75142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183.4684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199.3957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307.6351</w:t>
      </w:r>
    </w:p>
    <w:p w14:paraId="3993EAA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377.4459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394.9795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501.8228</w:t>
      </w:r>
    </w:p>
    <w:p w14:paraId="7A9DB62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529.8643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707.2031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843.6421</w:t>
      </w:r>
    </w:p>
    <w:p w14:paraId="0F61B37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901.3377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 957.3283              1057.5509</w:t>
      </w:r>
    </w:p>
    <w:p w14:paraId="322E7F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1062.9183              1079.1923              1116.2104</w:t>
      </w:r>
    </w:p>
    <w:p w14:paraId="3CEA7FD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1172.4294              1214.0303              1253.9210</w:t>
      </w:r>
    </w:p>
    <w:p w14:paraId="0B37522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1345.0714              1376.1128              1422.8678</w:t>
      </w:r>
    </w:p>
    <w:p w14:paraId="6458072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1470.0369              1475.7034              1487.7734</w:t>
      </w:r>
    </w:p>
    <w:p w14:paraId="20171A3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1492.5474              1493.4632              2395.7112</w:t>
      </w:r>
    </w:p>
    <w:p w14:paraId="3156836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2989.1715              3049.8843              3054.0023</w:t>
      </w:r>
    </w:p>
    <w:p w14:paraId="5EFC002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3061.8774              3094.8948              3119.9126</w:t>
      </w:r>
    </w:p>
    <w:p w14:paraId="049F9E8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3122.8957              3149.8249              3256.7070</w:t>
      </w:r>
    </w:p>
    <w:p w14:paraId="7A92901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3AFA344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i11 – i18</w:t>
      </w:r>
    </w:p>
    <w:p w14:paraId="641755EC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6E481FF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-1.434695    0.789943    0.076236</w:t>
      </w:r>
    </w:p>
    <w:p w14:paraId="6000244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-1.463217   -0.736949   -0.183928</w:t>
      </w:r>
    </w:p>
    <w:p w14:paraId="007C528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-0.065396   -1.190669    0.100501</w:t>
      </w:r>
    </w:p>
    <w:p w14:paraId="3C77726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2.253025    0.004932   -0.156960</w:t>
      </w:r>
    </w:p>
    <w:p w14:paraId="4D6D372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0.841513   -0.015735    0.137561</w:t>
      </w:r>
    </w:p>
    <w:p w14:paraId="71E8E47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0.003590    1.165578   -0.099226</w:t>
      </w:r>
    </w:p>
    <w:p w14:paraId="0E92D17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-1.752810    0.998302    1.111996</w:t>
      </w:r>
    </w:p>
    <w:p w14:paraId="317AFA2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-2.115368    1.342836   -0.575580</w:t>
      </w:r>
    </w:p>
    <w:p w14:paraId="55DC8DC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-2.235073   -1.251994    0.393698</w:t>
      </w:r>
    </w:p>
    <w:p w14:paraId="0937E7A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-1.685405   -0.919047   -1.248322</w:t>
      </w:r>
    </w:p>
    <w:p w14:paraId="40BFD6A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0.706094   -0.256026    1.288448</w:t>
      </w:r>
    </w:p>
    <w:p w14:paraId="1A999ED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0.274780   -2.211694    0.196855</w:t>
      </w:r>
    </w:p>
    <w:p w14:paraId="126FEC2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2.800081    0.932047   -0.041817</w:t>
      </w:r>
    </w:p>
    <w:p w14:paraId="6AC3A80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2.811683   -0.914173   -0.282729</w:t>
      </w:r>
    </w:p>
    <w:p w14:paraId="6F10F04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0.387100    2.177148   -0.087657</w:t>
      </w:r>
    </w:p>
    <w:p w14:paraId="77DF8D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6506EA8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66B1F3E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-1270.2083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168.0489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196.9850</w:t>
      </w:r>
    </w:p>
    <w:p w14:paraId="53E5D83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318.9162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350.1430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395.0285</w:t>
      </w:r>
    </w:p>
    <w:p w14:paraId="33A4181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428.6369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496.7140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598.1436</w:t>
      </w:r>
    </w:p>
    <w:p w14:paraId="393CCBA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636.4686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705.9030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845.1635</w:t>
      </w:r>
    </w:p>
    <w:p w14:paraId="6C5C857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877.9398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912.5178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924.9630</w:t>
      </w:r>
    </w:p>
    <w:p w14:paraId="347976A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966.9915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997.8255              1043.0637</w:t>
      </w:r>
    </w:p>
    <w:p w14:paraId="32CAD7A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1054.6574              1133.9447              1183.9389</w:t>
      </w:r>
    </w:p>
    <w:p w14:paraId="2ABF6DA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1243.4901              1253.0896              1301.2560</w:t>
      </w:r>
    </w:p>
    <w:p w14:paraId="0CDF10B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1324.6590              1341.2767              1419.8176</w:t>
      </w:r>
    </w:p>
    <w:p w14:paraId="6490FCE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1472.8634              1476.4085              1489.7262</w:t>
      </w:r>
    </w:p>
    <w:p w14:paraId="2943A54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2304.9214              2959.6005              2971.3173</w:t>
      </w:r>
    </w:p>
    <w:p w14:paraId="2329645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3088.9329              3097.4382              3166.1249</w:t>
      </w:r>
    </w:p>
    <w:p w14:paraId="05FA867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3231.8974              3249.0119              3273.0307</w:t>
      </w:r>
    </w:p>
    <w:p w14:paraId="7705538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2633DA3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i2 – p6</w:t>
      </w:r>
    </w:p>
    <w:p w14:paraId="544061F7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44FB331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-0.829304    1.337716    0.215314</w:t>
      </w:r>
    </w:p>
    <w:p w14:paraId="73E31A6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-1.251122    0.056089   -0.486815</w:t>
      </w:r>
    </w:p>
    <w:p w14:paraId="6A7975C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-2.044449   -0.997895    0.248129</w:t>
      </w:r>
    </w:p>
    <w:p w14:paraId="50A742C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2.628787   -0.509945   -0.020206</w:t>
      </w:r>
    </w:p>
    <w:p w14:paraId="3BB8D78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1.372660   -0.122632   -0.087219</w:t>
      </w:r>
    </w:p>
    <w:p w14:paraId="3D323C9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0.163433    0.296712   -0.130055</w:t>
      </w:r>
    </w:p>
    <w:p w14:paraId="4B4AB30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-0.814677    2.259885   -0.356109</w:t>
      </w:r>
    </w:p>
    <w:p w14:paraId="0BC24B3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H       -1.089002    1.449787    1.263798</w:t>
      </w:r>
    </w:p>
    <w:p w14:paraId="37CD322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-1.484961    0.163720   -1.543190</w:t>
      </w:r>
    </w:p>
    <w:p w14:paraId="56092D6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-1.877168   -1.984871   -0.189930</w:t>
      </w:r>
    </w:p>
    <w:p w14:paraId="392077B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-3.115027   -0.779652    0.201419</w:t>
      </w:r>
    </w:p>
    <w:p w14:paraId="2D9DFF3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-1.747723   -1.041858    1.299149</w:t>
      </w:r>
    </w:p>
    <w:p w14:paraId="21541F3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3.308923   -0.340624   -0.847979</w:t>
      </w:r>
    </w:p>
    <w:p w14:paraId="333D889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2.972262   -1.143090    0.790752</w:t>
      </w:r>
    </w:p>
    <w:p w14:paraId="5AAD26D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3.607335    1.056433    0.947200</w:t>
      </w:r>
    </w:p>
    <w:p w14:paraId="3FB83C8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9F7F8B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590E4CB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-522.1474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108.3043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146.1332</w:t>
      </w:r>
    </w:p>
    <w:p w14:paraId="14A2E5F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203.8058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219.0416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281.0639</w:t>
      </w:r>
    </w:p>
    <w:p w14:paraId="485C555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331.8723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374.2207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437.8201</w:t>
      </w:r>
    </w:p>
    <w:p w14:paraId="1943086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572.9753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654.8110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689.3030</w:t>
      </w:r>
    </w:p>
    <w:p w14:paraId="3BA645C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812.5767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893.5954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896.4898</w:t>
      </w:r>
    </w:p>
    <w:p w14:paraId="74D01F3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960.6421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979.3364              1027.5365</w:t>
      </w:r>
    </w:p>
    <w:p w14:paraId="6F4A49B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1054.7222              1082.5854              1123.9427</w:t>
      </w:r>
    </w:p>
    <w:p w14:paraId="0FFB998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1137.5980              1181.1357              1324.5265</w:t>
      </w:r>
    </w:p>
    <w:p w14:paraId="423D76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1396.3793              1425.1900              1465.7305</w:t>
      </w:r>
    </w:p>
    <w:p w14:paraId="4AFCED3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1489.9358              1505.3120              1537.6545</w:t>
      </w:r>
    </w:p>
    <w:p w14:paraId="6425DC1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2103.7757              3045.9241              3121.7995</w:t>
      </w:r>
    </w:p>
    <w:p w14:paraId="1B79D25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3124.3176              3129.0194              3151.4447</w:t>
      </w:r>
    </w:p>
    <w:p w14:paraId="2B867D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3154.0170              3218.7649              3236.7811</w:t>
      </w:r>
    </w:p>
    <w:p w14:paraId="61956F3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CD8D5AB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 – p7</w:t>
      </w:r>
    </w:p>
    <w:p w14:paraId="6589D38A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73854DD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-1.809403   -1.319106   -0.297908</w:t>
      </w:r>
    </w:p>
    <w:p w14:paraId="5C0822D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-1.078028   -0.448852    0.458892</w:t>
      </w:r>
    </w:p>
    <w:p w14:paraId="3F2DAE7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-1.715354    1.625358   -0.171188</w:t>
      </w:r>
    </w:p>
    <w:p w14:paraId="568B81B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2.937589    0.094927   -0.132558</w:t>
      </w:r>
    </w:p>
    <w:p w14:paraId="40FD46C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1.507122   -0.094222    0.074205</w:t>
      </w:r>
    </w:p>
    <w:p w14:paraId="4F919B6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0.327884   -0.257016    0.243232</w:t>
      </w:r>
    </w:p>
    <w:p w14:paraId="2002DCF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-2.831150   -1.558177   -0.029748</w:t>
      </w:r>
    </w:p>
    <w:p w14:paraId="28E2B0F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-1.412052   -1.731653   -1.217158</w:t>
      </w:r>
    </w:p>
    <w:p w14:paraId="1BABBC0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-1.442695   -0.184688    1.446850</w:t>
      </w:r>
    </w:p>
    <w:p w14:paraId="265989F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-1.132575    2.213665    0.528765</w:t>
      </w:r>
    </w:p>
    <w:p w14:paraId="540EF41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-2.788099    1.600593   -0.017304</w:t>
      </w:r>
    </w:p>
    <w:p w14:paraId="5CB7000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-1.371264    1.616493   -1.197968</w:t>
      </w:r>
    </w:p>
    <w:p w14:paraId="7388048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3.392894   -0.804845   -0.553772</w:t>
      </w:r>
    </w:p>
    <w:p w14:paraId="4423551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3.439615    0.318295    0.812086</w:t>
      </w:r>
    </w:p>
    <w:p w14:paraId="1A83175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3.126474    0.923775   -0.819800</w:t>
      </w:r>
    </w:p>
    <w:p w14:paraId="3224086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B62308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70ED7DB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-549.2019  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23.8168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 99.5625</w:t>
      </w:r>
    </w:p>
    <w:p w14:paraId="61FCD64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119.0868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149.1404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207.1217</w:t>
      </w:r>
    </w:p>
    <w:p w14:paraId="3BB56B4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281.4614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333.6956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418.8519</w:t>
      </w:r>
    </w:p>
    <w:p w14:paraId="39E1B54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lastRenderedPageBreak/>
        <w:t xml:space="preserve"> </w:t>
      </w:r>
      <w:r w:rsidRPr="00E231D1">
        <w:rPr>
          <w:sz w:val="16"/>
          <w:szCs w:val="16"/>
        </w:rPr>
        <w:t xml:space="preserve"> 534.6967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554.5683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568.9314</w:t>
      </w:r>
    </w:p>
    <w:p w14:paraId="22F40B8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597.1917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726.5436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829.0534</w:t>
      </w:r>
    </w:p>
    <w:p w14:paraId="076B36B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882.7153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980.3503              1041.1732</w:t>
      </w:r>
    </w:p>
    <w:p w14:paraId="371F3AA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1056.1156              1058.5452              1188.2579</w:t>
      </w:r>
    </w:p>
    <w:p w14:paraId="44195A7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1274.7163              1417.3808              1419.9315</w:t>
      </w:r>
    </w:p>
    <w:p w14:paraId="1BB0DD4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1424.7233              1431.1179              1484.3703</w:t>
      </w:r>
    </w:p>
    <w:p w14:paraId="6B26AAC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1485.5756              1553.3703              2379.9645</w:t>
      </w:r>
    </w:p>
    <w:p w14:paraId="4572DCB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3045.6660              3093.2540              3116.8467</w:t>
      </w:r>
    </w:p>
    <w:p w14:paraId="628AA13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3120.5590              3160.0223              3170.0325</w:t>
      </w:r>
    </w:p>
    <w:p w14:paraId="7B57860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3257.5224              3262.3824              3266.1785</w:t>
      </w:r>
    </w:p>
    <w:p w14:paraId="67BEC77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CF5F360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 – p1</w:t>
      </w:r>
    </w:p>
    <w:p w14:paraId="22865BA1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1775FA5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1.766590    1.280430   -0.124669</w:t>
      </w:r>
    </w:p>
    <w:p w14:paraId="2411C70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1.106744    0.109315    0.060113</w:t>
      </w:r>
    </w:p>
    <w:p w14:paraId="590E29B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1.796747   -1.229700   -0.101095</w:t>
      </w:r>
    </w:p>
    <w:p w14:paraId="0F6261B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-2.986930   -0.044187   -0.043286</w:t>
      </w:r>
    </w:p>
    <w:p w14:paraId="4C4A767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-1.531905    0.017202    0.001358</w:t>
      </w:r>
    </w:p>
    <w:p w14:paraId="5FB0027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-0.332312    0.080332    0.043618</w:t>
      </w:r>
    </w:p>
    <w:p w14:paraId="7E5C128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2.847265    1.295715   -0.207017</w:t>
      </w:r>
    </w:p>
    <w:p w14:paraId="2D40C4A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1.239187    2.225697   -0.133415</w:t>
      </w:r>
    </w:p>
    <w:p w14:paraId="28C5FAB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1.226955    0.080194    1.943560</w:t>
      </w:r>
    </w:p>
    <w:p w14:paraId="4E2F039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1.404633   -1.963284    0.604069</w:t>
      </w:r>
    </w:p>
    <w:p w14:paraId="7CAA510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2.872352   -1.130390    0.053326</w:t>
      </w:r>
    </w:p>
    <w:p w14:paraId="2CF4A10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1.619621   -1.606934   -1.112720</w:t>
      </w:r>
    </w:p>
    <w:p w14:paraId="3FD2C86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-3.386972    0.716810   -0.717842</w:t>
      </w:r>
    </w:p>
    <w:p w14:paraId="145E49F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-3.412565    0.123941    0.949267</w:t>
      </w:r>
    </w:p>
    <w:p w14:paraId="0047837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-3.324087   -1.022098   -0.395460</w:t>
      </w:r>
    </w:p>
    <w:p w14:paraId="528A0DD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541ED1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1D324B0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-972.7797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  67.1775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115.7724</w:t>
      </w:r>
    </w:p>
    <w:p w14:paraId="2D74143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153.1547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239.3630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310.2274</w:t>
      </w:r>
    </w:p>
    <w:p w14:paraId="593789C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350.1065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385.9753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436.3938</w:t>
      </w:r>
    </w:p>
    <w:p w14:paraId="42AE237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505.8191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558.4390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583.1891</w:t>
      </w:r>
    </w:p>
    <w:p w14:paraId="2D93433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667.3919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683.2304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893.5072</w:t>
      </w:r>
    </w:p>
    <w:p w14:paraId="0586EE5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>931.3286              1032.8342              1055.7251</w:t>
      </w:r>
    </w:p>
    <w:p w14:paraId="2472A3D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1059.2338              1066.4225              1097.4812</w:t>
      </w:r>
    </w:p>
    <w:p w14:paraId="5D049BA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1322.8947              1411.7639              1420.3745</w:t>
      </w:r>
    </w:p>
    <w:p w14:paraId="14D4AE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1429.6836              1483.6737              1486.3157</w:t>
      </w:r>
    </w:p>
    <w:p w14:paraId="3E43242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1491.0019              1502.4047              1606.3619</w:t>
      </w:r>
    </w:p>
    <w:p w14:paraId="30CF982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2381.9913              3049.8341              3054.7066</w:t>
      </w:r>
    </w:p>
    <w:p w14:paraId="270E01A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3121.5356              3125.6534              3129.2066</w:t>
      </w:r>
    </w:p>
    <w:p w14:paraId="5F61BDC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3152.1844              3166.8858              3268.9621</w:t>
      </w:r>
    </w:p>
    <w:p w14:paraId="43B9726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C66925D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 – i6</w:t>
      </w:r>
    </w:p>
    <w:p w14:paraId="4609D56C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024D6FB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C        1.923347   -0.789083    0.463281</w:t>
      </w:r>
    </w:p>
    <w:p w14:paraId="6FC2C2D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0.955470   -0.382962   -0.572217</w:t>
      </w:r>
    </w:p>
    <w:p w14:paraId="1DBAE29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-3.012683    0.129673    0.200163</w:t>
      </w:r>
    </w:p>
    <w:p w14:paraId="2593BC4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-1.594584   -0.061798   -0.077030</w:t>
      </w:r>
    </w:p>
    <w:p w14:paraId="2FA9FE0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-0.424810   -0.252891   -0.317959</w:t>
      </w:r>
    </w:p>
    <w:p w14:paraId="27841CE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2.839631   -1.274357    0.150173</w:t>
      </w:r>
    </w:p>
    <w:p w14:paraId="12559E2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1.552700   -1.003038    1.457979</w:t>
      </w:r>
    </w:p>
    <w:p w14:paraId="79A084D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1.254337   -0.513457   -1.606853</w:t>
      </w:r>
    </w:p>
    <w:p w14:paraId="1E15546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-3.327548   -0.470607    1.058123</w:t>
      </w:r>
    </w:p>
    <w:p w14:paraId="33537F5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-3.619304   -0.170534   -0.658749</w:t>
      </w:r>
    </w:p>
    <w:p w14:paraId="2548B52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-3.239583    1.177140    0.420475</w:t>
      </w:r>
    </w:p>
    <w:p w14:paraId="715A416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1.907145    1.028594    0.096459</w:t>
      </w:r>
    </w:p>
    <w:p w14:paraId="2E8BFB0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1.557623    1.698737   -0.712419</w:t>
      </w:r>
    </w:p>
    <w:p w14:paraId="4B297F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2.996563    1.139951    0.114181</w:t>
      </w:r>
    </w:p>
    <w:p w14:paraId="1219A46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1.462264    1.386970    1.020910</w:t>
      </w:r>
    </w:p>
    <w:p w14:paraId="7CC5130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F78E1CB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4B7AFD3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-1346.7176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  53.3118 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102.7365</w:t>
      </w:r>
    </w:p>
    <w:p w14:paraId="48500F7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117.1537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144.7133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240.5830</w:t>
      </w:r>
    </w:p>
    <w:p w14:paraId="426E8A8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315.6744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443.0186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533.4601</w:t>
      </w:r>
    </w:p>
    <w:p w14:paraId="25C4E9E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558.8148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634.1452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714.6995</w:t>
      </w:r>
    </w:p>
    <w:p w14:paraId="0E4F329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787.3795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826.1206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995.5326</w:t>
      </w:r>
    </w:p>
    <w:p w14:paraId="0F54B09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1015.5175              1036.9517              1051.8946</w:t>
      </w:r>
    </w:p>
    <w:p w14:paraId="3F081DC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1056.7596              1147.1963              1237.9016</w:t>
      </w:r>
    </w:p>
    <w:p w14:paraId="356B0B4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1341.1869              1395.1951              1421.2925</w:t>
      </w:r>
    </w:p>
    <w:p w14:paraId="669B535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1431.2050              1462.8483              1480.3529</w:t>
      </w:r>
    </w:p>
    <w:p w14:paraId="6FD825B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1490.2111              1497.6838              2305.2166</w:t>
      </w:r>
    </w:p>
    <w:p w14:paraId="522AB3E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2862.3339              3023.6115              3035.7321</w:t>
      </w:r>
    </w:p>
    <w:p w14:paraId="4B45164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3101.0395              3111.2474              3144.2776</w:t>
      </w:r>
    </w:p>
    <w:p w14:paraId="3473E4A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3181.5889              3184.0987              3266.1135</w:t>
      </w:r>
    </w:p>
    <w:p w14:paraId="5D17AC1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7032BF61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i8 – p8</w:t>
      </w:r>
    </w:p>
    <w:p w14:paraId="65E4ED30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1A6C3B8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-0.580174    1.067378   -0.001156</w:t>
      </w:r>
    </w:p>
    <w:p w14:paraId="4533A16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-1.827230   -0.711370    0.008482</w:t>
      </w:r>
    </w:p>
    <w:p w14:paraId="68C2ADB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-3.141506   -0.342465   -0.006411</w:t>
      </w:r>
    </w:p>
    <w:p w14:paraId="0F8F87D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3.187014   -0.475026   -0.002546</w:t>
      </w:r>
    </w:p>
    <w:p w14:paraId="105B4A0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1.842844    0.086731    0.003320</w:t>
      </w:r>
    </w:p>
    <w:p w14:paraId="1934B3B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0.739771    0.583896    0.001752</w:t>
      </w:r>
    </w:p>
    <w:p w14:paraId="15DFF31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-0.948820    1.525153    0.910018</w:t>
      </w:r>
    </w:p>
    <w:p w14:paraId="4B7C766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-0.947463    1.515543   -0.917650</w:t>
      </w:r>
    </w:p>
    <w:p w14:paraId="00D6C26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-1.369759   -1.049894    0.931680</w:t>
      </w:r>
    </w:p>
    <w:p w14:paraId="49ECCEB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-1.355702   -1.071250   -0.899439</w:t>
      </w:r>
    </w:p>
    <w:p w14:paraId="1CC358D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-3.665048   -0.159965   -0.938284</w:t>
      </w:r>
    </w:p>
    <w:p w14:paraId="0D34EA6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-3.680057   -0.137345    0.912117</w:t>
      </w:r>
    </w:p>
    <w:p w14:paraId="4212572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3.582155   -0.558645    1.012919</w:t>
      </w:r>
    </w:p>
    <w:p w14:paraId="54A5464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H        3.868709    0.154186   -0.581477</w:t>
      </w:r>
    </w:p>
    <w:p w14:paraId="63871C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3.191669   -1.472647   -0.450531</w:t>
      </w:r>
    </w:p>
    <w:p w14:paraId="516948C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F19E5BD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2F8F6F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-642.7699  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55.6481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 81.1289</w:t>
      </w:r>
    </w:p>
    <w:p w14:paraId="2CBA69E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83.0050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208.5289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234.6463</w:t>
      </w:r>
    </w:p>
    <w:p w14:paraId="067C8FE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249.5079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401.4416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411.5817</w:t>
      </w:r>
    </w:p>
    <w:p w14:paraId="73A9E02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467.1405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640.1064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762.5485</w:t>
      </w:r>
    </w:p>
    <w:p w14:paraId="5709BB7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818.2349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823.8769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868.8867</w:t>
      </w:r>
    </w:p>
    <w:p w14:paraId="2B6AC3F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1004.8104              1030.2005              1046.6000</w:t>
      </w:r>
    </w:p>
    <w:p w14:paraId="39EBAEF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1055.9683              1074.3630              1218.0412</w:t>
      </w:r>
    </w:p>
    <w:p w14:paraId="21A53A3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1243.2303              1283.9593              1417.5070</w:t>
      </w:r>
    </w:p>
    <w:p w14:paraId="5AB61D3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1465.1589              1473.0421              1482.4742</w:t>
      </w:r>
    </w:p>
    <w:p w14:paraId="178B1E9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1487.8954              1571.8411              2288.4896</w:t>
      </w:r>
    </w:p>
    <w:p w14:paraId="4F218AB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3046.2807              3114.2433              3121.5481</w:t>
      </w:r>
    </w:p>
    <w:p w14:paraId="54D3F5C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3147.8002              3148.6510              3157.6501</w:t>
      </w:r>
    </w:p>
    <w:p w14:paraId="6288EF4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3229.8554              3235.0795              3255.9570</w:t>
      </w:r>
    </w:p>
    <w:p w14:paraId="3A50F0D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E33D406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i11 – i13</w:t>
      </w:r>
    </w:p>
    <w:p w14:paraId="3559D04F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5199304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-1.424685    0.785187   -0.000752</w:t>
      </w:r>
    </w:p>
    <w:p w14:paraId="7CDDFBD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-1.446400   -0.701160   -0.234301</w:t>
      </w:r>
    </w:p>
    <w:p w14:paraId="6B1458F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-0.054080   -1.173404    0.233532</w:t>
      </w:r>
    </w:p>
    <w:p w14:paraId="06A5524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2.181866   -0.012136   -0.144935</w:t>
      </w:r>
    </w:p>
    <w:p w14:paraId="0F52F65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0.855769    0.029657    0.035015</w:t>
      </w:r>
    </w:p>
    <w:p w14:paraId="7CC235E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0.007763    1.208084    0.075062</w:t>
      </w:r>
    </w:p>
    <w:p w14:paraId="419BFE1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-0.722592    1.137268    1.103466</w:t>
      </w:r>
    </w:p>
    <w:p w14:paraId="186FCAB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-2.214106    1.474567   -0.265757</w:t>
      </w:r>
    </w:p>
    <w:p w14:paraId="13BFB85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-2.262975   -1.222833    0.269347</w:t>
      </w:r>
    </w:p>
    <w:p w14:paraId="3D0F21B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-1.554170   -0.884552   -1.313801</w:t>
      </w:r>
    </w:p>
    <w:p w14:paraId="088C5F7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-0.085946   -1.418764    1.302428</w:t>
      </w:r>
    </w:p>
    <w:p w14:paraId="0C371BB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0.300086   -2.057965   -0.296915</w:t>
      </w:r>
    </w:p>
    <w:p w14:paraId="393014C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2.763501    0.895118   -0.264820</w:t>
      </w:r>
    </w:p>
    <w:p w14:paraId="0498E39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2.712949   -0.956329   -0.182424</w:t>
      </w:r>
    </w:p>
    <w:p w14:paraId="785FE98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0.341851    2.216120   -0.133244</w:t>
      </w:r>
    </w:p>
    <w:p w14:paraId="128EB96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86CA5A1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4B1ABDD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-1929.3437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158.8175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280.4691</w:t>
      </w:r>
    </w:p>
    <w:p w14:paraId="5BF1F5B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364.0083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463.4869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576.9606</w:t>
      </w:r>
    </w:p>
    <w:p w14:paraId="6C6B423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630.9898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638.0247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731.6300</w:t>
      </w:r>
    </w:p>
    <w:p w14:paraId="69D7492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809.6627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834.7512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858.3561</w:t>
      </w:r>
    </w:p>
    <w:p w14:paraId="031E916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886.9693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922.4710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942.8923</w:t>
      </w:r>
    </w:p>
    <w:p w14:paraId="46BBBD6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995.8331              1031.4056              1066.5694</w:t>
      </w:r>
    </w:p>
    <w:p w14:paraId="2B5F0F9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1160.8882              1202.2165              1244.9033</w:t>
      </w:r>
    </w:p>
    <w:p w14:paraId="78E5CA2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1255.7420              1301.1788              1320.0267</w:t>
      </w:r>
    </w:p>
    <w:p w14:paraId="228A14A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1332.9555              1349.8795              1452.3013</w:t>
      </w:r>
    </w:p>
    <w:p w14:paraId="2646877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 xml:space="preserve"> 1481.8451              1500.3666              1693.4450</w:t>
      </w:r>
    </w:p>
    <w:p w14:paraId="7AC76FF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2197.1841              2998.7812              3039.2988</w:t>
      </w:r>
    </w:p>
    <w:p w14:paraId="501F361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3097.7711              3130.0129              3159.4922</w:t>
      </w:r>
    </w:p>
    <w:p w14:paraId="586BD9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3221.1922              3238.4506              3248.6532</w:t>
      </w:r>
    </w:p>
    <w:p w14:paraId="3C78F54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766D75A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i10 – i12</w:t>
      </w:r>
    </w:p>
    <w:p w14:paraId="0F604568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7B53529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1.410625    0.835726   -0.077489</w:t>
      </w:r>
    </w:p>
    <w:p w14:paraId="469534D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1.582013   -0.666920   -0.102032</w:t>
      </w:r>
    </w:p>
    <w:p w14:paraId="6518F3D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0.169180   -1.159475    0.090130</w:t>
      </w:r>
    </w:p>
    <w:p w14:paraId="094F9A3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-2.199139   -0.020968   -0.157818</w:t>
      </w:r>
    </w:p>
    <w:p w14:paraId="4DDBBCF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-0.741242    0.022937    0.184236</w:t>
      </w:r>
    </w:p>
    <w:p w14:paraId="01EC53A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0.120707    1.188193    0.073153</w:t>
      </w:r>
    </w:p>
    <w:p w14:paraId="6251E8E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2.244853    1.523604   -0.132310</w:t>
      </w:r>
    </w:p>
    <w:p w14:paraId="7B620CA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2.013670   -1.017211   -1.055360</w:t>
      </w:r>
    </w:p>
    <w:p w14:paraId="7B8CBF8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2.277668   -1.018140    0.674793</w:t>
      </w:r>
    </w:p>
    <w:p w14:paraId="619D96B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-0.193005   -2.153021   -0.136242</w:t>
      </w:r>
    </w:p>
    <w:p w14:paraId="75AB7BC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-0.402082   -0.629605    1.208558</w:t>
      </w:r>
    </w:p>
    <w:p w14:paraId="4EB8CCA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-2.341605   -0.047607   -1.245522</w:t>
      </w:r>
    </w:p>
    <w:p w14:paraId="228FD5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-2.724645    0.853736    0.232770</w:t>
      </w:r>
    </w:p>
    <w:p w14:paraId="02F49CA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-2.677289   -0.912789    0.256443</w:t>
      </w:r>
    </w:p>
    <w:p w14:paraId="7D2B0A3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-0.250427    2.204080    0.135795</w:t>
      </w:r>
    </w:p>
    <w:p w14:paraId="77348F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681048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0E9896A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-1947.6409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182.7158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203.6101</w:t>
      </w:r>
    </w:p>
    <w:p w14:paraId="0ED7463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288.3022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317.3817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529.2305</w:t>
      </w:r>
    </w:p>
    <w:p w14:paraId="73ACF6B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587.8932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621.3746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720.8217</w:t>
      </w:r>
    </w:p>
    <w:p w14:paraId="4D8151F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785.6965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884.5402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924.9155</w:t>
      </w:r>
    </w:p>
    <w:p w14:paraId="75329D9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943.3684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947.0282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969.9075</w:t>
      </w:r>
    </w:p>
    <w:p w14:paraId="31D4856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1018.7561              1053.2034              1098.7720</w:t>
      </w:r>
    </w:p>
    <w:p w14:paraId="410F328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1141.5372              1187.4338              1254.6569</w:t>
      </w:r>
    </w:p>
    <w:p w14:paraId="7F11A0D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1288.2381              1316.3616              1329.0006</w:t>
      </w:r>
    </w:p>
    <w:p w14:paraId="6254E68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1418.0977              1430.7389              1477.8612</w:t>
      </w:r>
    </w:p>
    <w:p w14:paraId="6E1C6AF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1492.9725              1497.5951              1606.7462</w:t>
      </w:r>
    </w:p>
    <w:p w14:paraId="53412A4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2203.9155              2941.7563              2985.9746</w:t>
      </w:r>
    </w:p>
    <w:p w14:paraId="05FEB7E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3022.7086              3094.3268              3127.8473</w:t>
      </w:r>
    </w:p>
    <w:p w14:paraId="17E142C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3208.8163              3231.2563              3234.4787</w:t>
      </w:r>
    </w:p>
    <w:p w14:paraId="37CA9DF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7319C006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i7 – p4</w:t>
      </w:r>
    </w:p>
    <w:p w14:paraId="3DE89D17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1FDF5F6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0.920916   -1.094687   -0.129565</w:t>
      </w:r>
    </w:p>
    <w:p w14:paraId="575B1F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2.008108   -0.051164    0.027219</w:t>
      </w:r>
    </w:p>
    <w:p w14:paraId="5DCA9C4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1.833823    1.268400   -0.133690</w:t>
      </w:r>
    </w:p>
    <w:p w14:paraId="40D9912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-2.917336    0.387285    0.064466</w:t>
      </w:r>
    </w:p>
    <w:p w14:paraId="75A264B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-1.557801   -0.135550   -0.014186</w:t>
      </w:r>
    </w:p>
    <w:p w14:paraId="71FE179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-0.441044   -0.572309   -0.067611</w:t>
      </w:r>
    </w:p>
    <w:p w14:paraId="3BDB0F4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H        1.048099   -1.867913    0.634242</w:t>
      </w:r>
    </w:p>
    <w:p w14:paraId="5DE635D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1.072274   -1.594636   -1.094354</w:t>
      </w:r>
    </w:p>
    <w:p w14:paraId="63AD510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3.016572   -0.453991    0.072225</w:t>
      </w:r>
    </w:p>
    <w:p w14:paraId="0B0A490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2.103974   -0.114636    2.001947</w:t>
      </w:r>
    </w:p>
    <w:p w14:paraId="24A0FA1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2.676076    1.949047   -0.099971</w:t>
      </w:r>
    </w:p>
    <w:p w14:paraId="4EA849E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0.842338    1.691804   -0.252147</w:t>
      </w:r>
    </w:p>
    <w:p w14:paraId="2928308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-3.013499    1.313643   -0.507104</w:t>
      </w:r>
    </w:p>
    <w:p w14:paraId="05DAB6C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-3.191216    0.598355    1.101050</w:t>
      </w:r>
    </w:p>
    <w:p w14:paraId="32A30DA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-3.634617   -0.333524   -0.335680</w:t>
      </w:r>
    </w:p>
    <w:p w14:paraId="344F378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E110B0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4EE204F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-747.7299    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82.7933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106.7592</w:t>
      </w:r>
    </w:p>
    <w:p w14:paraId="4FE501E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111.7738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214.4768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282.2281</w:t>
      </w:r>
    </w:p>
    <w:p w14:paraId="1F87893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379.4408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400.5589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428.3946</w:t>
      </w:r>
    </w:p>
    <w:p w14:paraId="2DA6B0B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446.5267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578.7933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599.7976</w:t>
      </w:r>
    </w:p>
    <w:p w14:paraId="6ED6DBE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776.1759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917.2774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943.2322</w:t>
      </w:r>
    </w:p>
    <w:p w14:paraId="43BF5BA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>964.8563              1040.1417              1057.0518</w:t>
      </w:r>
    </w:p>
    <w:p w14:paraId="1F2BDFA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1063.7835              1078.4983              1179.2534</w:t>
      </w:r>
    </w:p>
    <w:p w14:paraId="712EBB5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1250.3847              1318.4161              1376.4467</w:t>
      </w:r>
    </w:p>
    <w:p w14:paraId="28D4E32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1421.6200              1441.4524              1480.9471</w:t>
      </w:r>
    </w:p>
    <w:p w14:paraId="0A1A0E3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1487.0881              1489.2806              1658.3007</w:t>
      </w:r>
    </w:p>
    <w:p w14:paraId="24A0AB7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2399.5097              3040.5589              3049.8595</w:t>
      </w:r>
    </w:p>
    <w:p w14:paraId="42DF2A1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3081.0618              3120.8510              3124.9552</w:t>
      </w:r>
    </w:p>
    <w:p w14:paraId="065E3B6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3157.5720              3176.3984              3255.8435</w:t>
      </w:r>
    </w:p>
    <w:p w14:paraId="681994B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86C0AF3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i18 – i22</w:t>
      </w:r>
    </w:p>
    <w:p w14:paraId="23ECE286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51BAE4C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1.376535    0.227021    0.397258</w:t>
      </w:r>
    </w:p>
    <w:p w14:paraId="09E785A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0.846773   -1.115449   -0.196743</w:t>
      </w:r>
    </w:p>
    <w:p w14:paraId="1200207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-0.633565   -0.979064   -0.396291</w:t>
      </w:r>
    </w:p>
    <w:p w14:paraId="29E9DD7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-1.385264   -0.176552    0.593888</w:t>
      </w:r>
    </w:p>
    <w:p w14:paraId="0BE27B4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-0.841627    0.932699   -0.257220</w:t>
      </w:r>
    </w:p>
    <w:p w14:paraId="0A9FD9C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0.491942    1.290163   -0.180263</w:t>
      </w:r>
    </w:p>
    <w:p w14:paraId="3171E38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2.431515    0.382592    0.165248</w:t>
      </w:r>
    </w:p>
    <w:p w14:paraId="7933B6F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1.299343    0.191565    1.491604</w:t>
      </w:r>
    </w:p>
    <w:p w14:paraId="50002A8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1.334030   -1.309957   -1.156543</w:t>
      </w:r>
    </w:p>
    <w:p w14:paraId="316B76F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1.090972   -1.954100    0.467368</w:t>
      </w:r>
    </w:p>
    <w:p w14:paraId="02C0F03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-1.145314   -1.456989   -1.220296</w:t>
      </w:r>
    </w:p>
    <w:p w14:paraId="3ECBAD0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-2.466219   -0.276885    0.544435</w:t>
      </w:r>
    </w:p>
    <w:p w14:paraId="26B9602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-1.032046   -0.212436    1.626181</w:t>
      </w:r>
    </w:p>
    <w:p w14:paraId="30AA7FA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-1.531197    1.461061   -0.906474</w:t>
      </w:r>
    </w:p>
    <w:p w14:paraId="17EFE81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0.890149    2.102241   -0.775307</w:t>
      </w:r>
    </w:p>
    <w:p w14:paraId="69A7533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330E3F6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15A632E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-647.1418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234.6900 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345.1516</w:t>
      </w:r>
    </w:p>
    <w:p w14:paraId="23FC90C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430.6779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575.5384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580.3887</w:t>
      </w:r>
    </w:p>
    <w:p w14:paraId="2B4B049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602.0995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669.9235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830.5935</w:t>
      </w:r>
    </w:p>
    <w:p w14:paraId="77FC476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882.3546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896.5377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926.7036</w:t>
      </w:r>
    </w:p>
    <w:p w14:paraId="244C5B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934.8099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999.8779              1013.7683</w:t>
      </w:r>
    </w:p>
    <w:p w14:paraId="20541F5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1085.9705              1099.1705              1156.9502</w:t>
      </w:r>
    </w:p>
    <w:p w14:paraId="5642A4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1184.5337              1198.2825              1209.0614</w:t>
      </w:r>
    </w:p>
    <w:p w14:paraId="55BCB4B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1234.7392              1300.7654              1337.6541</w:t>
      </w:r>
    </w:p>
    <w:p w14:paraId="436CB96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1375.6716              1394.4405              1477.9623</w:t>
      </w:r>
    </w:p>
    <w:p w14:paraId="3D125D3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1483.2912              1493.5885              1509.1803</w:t>
      </w:r>
    </w:p>
    <w:p w14:paraId="048FFAC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3022.6344              3036.3538              3078.8945</w:t>
      </w:r>
    </w:p>
    <w:p w14:paraId="2294634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3087.8079              3118.6214              3169.8228</w:t>
      </w:r>
    </w:p>
    <w:p w14:paraId="31B29E5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3197.7137              3221.7517              3227.0242</w:t>
      </w:r>
    </w:p>
    <w:p w14:paraId="2C709AB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76EC19AC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i6 – p2</w:t>
      </w:r>
    </w:p>
    <w:p w14:paraId="5AA1C85B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0B90220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1.945628   -0.306556   -0.069351</w:t>
      </w:r>
    </w:p>
    <w:p w14:paraId="3377222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0.828567   -1.061158   -0.124272</w:t>
      </w:r>
    </w:p>
    <w:p w14:paraId="7C659B9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-2.983408    0.386900    0.056415</w:t>
      </w:r>
    </w:p>
    <w:p w14:paraId="610FBC6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-1.620945   -0.124019   -0.011809</w:t>
      </w:r>
    </w:p>
    <w:p w14:paraId="33BB009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-0.492935   -0.543778   -0.061967</w:t>
      </w:r>
    </w:p>
    <w:p w14:paraId="2812D73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1.972958    1.190687   -0.059508</w:t>
      </w:r>
    </w:p>
    <w:p w14:paraId="75D7D09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2.898407   -0.814158   -0.188193</w:t>
      </w:r>
    </w:p>
    <w:p w14:paraId="736B239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2.358037   -0.601776    1.985097</w:t>
      </w:r>
    </w:p>
    <w:p w14:paraId="70419B7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0.924959   -2.140010   -0.198312</w:t>
      </w:r>
    </w:p>
    <w:p w14:paraId="1FF714C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-3.083721    1.309710   -0.520372</w:t>
      </w:r>
    </w:p>
    <w:p w14:paraId="64E5E93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-3.262762    0.602599    1.091133</w:t>
      </w:r>
    </w:p>
    <w:p w14:paraId="632FEC2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-3.692954   -0.343217   -0.340426</w:t>
      </w:r>
    </w:p>
    <w:p w14:paraId="40831E2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2.208389    1.564094   -1.062223</w:t>
      </w:r>
    </w:p>
    <w:p w14:paraId="0127DE4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2.742346    1.565981    0.618355</w:t>
      </w:r>
    </w:p>
    <w:p w14:paraId="718676F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1.008113    1.604312    0.237893</w:t>
      </w:r>
    </w:p>
    <w:p w14:paraId="4E8FF97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4632886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6B1656A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-552.0209   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78.3353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  96.3986</w:t>
      </w:r>
    </w:p>
    <w:p w14:paraId="5307F4F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118.2148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157.6217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252.7276</w:t>
      </w:r>
    </w:p>
    <w:p w14:paraId="734D00D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270.4245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348.8121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379.7030</w:t>
      </w:r>
    </w:p>
    <w:p w14:paraId="6C262D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419.1780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508.7797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611.7388</w:t>
      </w:r>
    </w:p>
    <w:p w14:paraId="0FBB725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780.9142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796.3402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 937.7529</w:t>
      </w:r>
    </w:p>
    <w:p w14:paraId="251E972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>997.2084              1049.9715              1061.1570</w:t>
      </w:r>
    </w:p>
    <w:p w14:paraId="219A60D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1062.1326              1107.4300              1181.8967</w:t>
      </w:r>
    </w:p>
    <w:p w14:paraId="3A8189C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1271.3214              1401.3220              1418.6069</w:t>
      </w:r>
    </w:p>
    <w:p w14:paraId="1690165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1444.9781              1484.1127              1484.6916</w:t>
      </w:r>
    </w:p>
    <w:p w14:paraId="30B639D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1485.5735              1492.9683              1654.8126</w:t>
      </w:r>
    </w:p>
    <w:p w14:paraId="59D68B7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2359.6306              3047.8912              3048.1543</w:t>
      </w:r>
    </w:p>
    <w:p w14:paraId="16B1D05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3115.0620              3118.5112              3124.3665</w:t>
      </w:r>
    </w:p>
    <w:p w14:paraId="3E93621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3148.5691              3172.8912              3191.5166</w:t>
      </w:r>
    </w:p>
    <w:p w14:paraId="3726F22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C25C924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i10 – i14</w:t>
      </w:r>
    </w:p>
    <w:p w14:paraId="00A262A4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lastRenderedPageBreak/>
        <w:t>Cartesian coordinates</w:t>
      </w:r>
    </w:p>
    <w:p w14:paraId="70AEEB1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1.559841   -0.631403    0.076971</w:t>
      </w:r>
    </w:p>
    <w:p w14:paraId="017DD66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1.388164    0.861913   -0.062494</w:t>
      </w:r>
    </w:p>
    <w:p w14:paraId="53980FC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0.087376    1.205952   -0.025259</w:t>
      </w:r>
    </w:p>
    <w:p w14:paraId="0BA1382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-2.232375   -0.010199   -0.046783</w:t>
      </w:r>
    </w:p>
    <w:p w14:paraId="42F3273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-0.760643    0.038205    0.094229</w:t>
      </w:r>
    </w:p>
    <w:p w14:paraId="0533A7D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0.124915   -1.176485   -0.105447</w:t>
      </w:r>
    </w:p>
    <w:p w14:paraId="29BBCF6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1.954972   -0.876294    1.071388</w:t>
      </w:r>
    </w:p>
    <w:p w14:paraId="2510A7D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2.259671   -1.050909   -0.650941</w:t>
      </w:r>
    </w:p>
    <w:p w14:paraId="0B04B66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2.217277    1.555288   -0.119706</w:t>
      </w:r>
    </w:p>
    <w:p w14:paraId="4ED5930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-0.294974    2.219458   -0.063974</w:t>
      </w:r>
    </w:p>
    <w:p w14:paraId="72778EE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-2.715262   -0.970548   -0.160969</w:t>
      </w:r>
    </w:p>
    <w:p w14:paraId="6FB1EF5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-2.789087    0.902110   -0.214046</w:t>
      </w:r>
    </w:p>
    <w:p w14:paraId="183791B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-0.019231   -1.544187   -1.130200</w:t>
      </w:r>
    </w:p>
    <w:p w14:paraId="26DE848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-0.111179   -2.002505    0.569688</w:t>
      </w:r>
    </w:p>
    <w:p w14:paraId="418F27D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-1.505860    0.039692    1.111456</w:t>
      </w:r>
    </w:p>
    <w:p w14:paraId="2BF7C25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AE83529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194C5BC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-1952.2186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139.5529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290.7052</w:t>
      </w:r>
    </w:p>
    <w:p w14:paraId="2168F09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317.6876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387.7941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489.2837</w:t>
      </w:r>
    </w:p>
    <w:p w14:paraId="51E3169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588.0748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629.7995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714.8460</w:t>
      </w:r>
    </w:p>
    <w:p w14:paraId="0FE6861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754.3857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833.3365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870.7910</w:t>
      </w:r>
    </w:p>
    <w:p w14:paraId="19B39F3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919.1906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940.7317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955.4521</w:t>
      </w:r>
    </w:p>
    <w:p w14:paraId="1AEEC51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1006.5386              1025.8253              1110.3726</w:t>
      </w:r>
    </w:p>
    <w:p w14:paraId="550ABB5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1136.9044              1196.9168              1226.9950</w:t>
      </w:r>
    </w:p>
    <w:p w14:paraId="17C30D1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1272.4437              1287.2113              1319.5604</w:t>
      </w:r>
    </w:p>
    <w:p w14:paraId="30D9320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1332.6321              1428.9663              1449.8975</w:t>
      </w:r>
    </w:p>
    <w:p w14:paraId="1761CD4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1479.2655              1503.0307              1609.3332</w:t>
      </w:r>
    </w:p>
    <w:p w14:paraId="1E0CEB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2207.4015              3022.6012              3030.4477</w:t>
      </w:r>
    </w:p>
    <w:p w14:paraId="70A98A2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3083.8316              3102.4325              3168.6574</w:t>
      </w:r>
    </w:p>
    <w:p w14:paraId="3326ECB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3206.2060              3233.1614              3291.1341</w:t>
      </w:r>
    </w:p>
    <w:p w14:paraId="7752FE0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5E7D6BD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i13 – p12</w:t>
      </w:r>
    </w:p>
    <w:p w14:paraId="6A25F117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4C9EF6C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-1.313050    0.838089   -0.147288</w:t>
      </w:r>
    </w:p>
    <w:p w14:paraId="096E91C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-1.512243   -0.651242   -0.117616</w:t>
      </w:r>
    </w:p>
    <w:p w14:paraId="71DA61F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-0.102900   -1.203892    0.194861</w:t>
      </w:r>
    </w:p>
    <w:p w14:paraId="61EC49A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2.154088   -0.064482   -0.155916</w:t>
      </w:r>
    </w:p>
    <w:p w14:paraId="40D30D5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0.834009   -0.027009    0.001213</w:t>
      </w:r>
    </w:p>
    <w:p w14:paraId="7BB3DC3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-0.012753    1.178541   -0.012737</w:t>
      </w:r>
    </w:p>
    <w:p w14:paraId="3E13C50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-2.128612    1.542001   -0.258831</w:t>
      </w:r>
    </w:p>
    <w:p w14:paraId="177A8D6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-2.257518   -0.953425    0.624493</w:t>
      </w:r>
    </w:p>
    <w:p w14:paraId="538FD64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-1.881330   -1.002466   -1.088837</w:t>
      </w:r>
    </w:p>
    <w:p w14:paraId="501B3EA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-0.050376   -1.528927    1.238467</w:t>
      </w:r>
    </w:p>
    <w:p w14:paraId="40403C2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0.170829   -2.056419   -0.428688</w:t>
      </w:r>
    </w:p>
    <w:p w14:paraId="7B4F8A3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2.731283    0.846717   -0.268053</w:t>
      </w:r>
    </w:p>
    <w:p w14:paraId="3575493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H        2.695809   -1.003691   -0.172156</w:t>
      </w:r>
    </w:p>
    <w:p w14:paraId="6F86FE3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0.050113    1.558777    1.915246</w:t>
      </w:r>
    </w:p>
    <w:p w14:paraId="28D3CDD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0.386891    2.177407   -0.136745</w:t>
      </w:r>
    </w:p>
    <w:p w14:paraId="608C71C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6F5630B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0EE5539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-760.5258    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89.6188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248.6977</w:t>
      </w:r>
    </w:p>
    <w:p w14:paraId="0EC5BE3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310.6227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359.2052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401.3347</w:t>
      </w:r>
    </w:p>
    <w:p w14:paraId="531E704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536.6575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643.3387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705.8295</w:t>
      </w:r>
    </w:p>
    <w:p w14:paraId="51C67E7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760.1385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793.2706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840.0660</w:t>
      </w:r>
    </w:p>
    <w:p w14:paraId="46EF05F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875.3638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910.5005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924.2362</w:t>
      </w:r>
    </w:p>
    <w:p w14:paraId="5AC54B1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>963.1937              1006.4589              1016.7207</w:t>
      </w:r>
    </w:p>
    <w:p w14:paraId="5DDEBA8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1030.9191              1115.4945              1174.1463</w:t>
      </w:r>
    </w:p>
    <w:p w14:paraId="44A77D1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1243.7439              1272.4415              1291.9988</w:t>
      </w:r>
    </w:p>
    <w:p w14:paraId="68772C0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1341.2161              1372.2200              1454.2533</w:t>
      </w:r>
    </w:p>
    <w:p w14:paraId="3EE103B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1466.9148              1496.1009              1589.9533</w:t>
      </w:r>
    </w:p>
    <w:p w14:paraId="5958C1B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1747.9862              3040.3754              3064.5554</w:t>
      </w:r>
    </w:p>
    <w:p w14:paraId="3D0CB72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3084.8721              3122.8517              3159.2310</w:t>
      </w:r>
    </w:p>
    <w:p w14:paraId="2BDBA1B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3209.7511              3230.1570              3247.1900</w:t>
      </w:r>
    </w:p>
    <w:p w14:paraId="23D8EDE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42BCF19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i13 – p14</w:t>
      </w:r>
    </w:p>
    <w:p w14:paraId="2FB4C88D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457E943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-1.409843    0.739676   -0.022074</w:t>
      </w:r>
    </w:p>
    <w:p w14:paraId="2409481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-1.455588   -0.602473   -0.026105</w:t>
      </w:r>
    </w:p>
    <w:p w14:paraId="131F7E1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-0.081295   -1.204472   -0.203060</w:t>
      </w:r>
    </w:p>
    <w:p w14:paraId="3A34E2C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2.154899   -0.059294    0.124878</w:t>
      </w:r>
    </w:p>
    <w:p w14:paraId="19EC4BB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0.841103   -0.007547   -0.043517</w:t>
      </w:r>
    </w:p>
    <w:p w14:paraId="1920EB5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-0.000749    1.258902   -0.064881</w:t>
      </w:r>
    </w:p>
    <w:p w14:paraId="1EF1563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-2.276586    1.387377    0.026229</w:t>
      </w:r>
    </w:p>
    <w:p w14:paraId="2B85BEF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-1.639414   -0.909516    1.964235</w:t>
      </w:r>
    </w:p>
    <w:p w14:paraId="44FB158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-2.365195   -1.185925   -0.097349</w:t>
      </w:r>
    </w:p>
    <w:p w14:paraId="6F754D5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0.139856   -1.994814    0.518201</w:t>
      </w:r>
    </w:p>
    <w:p w14:paraId="0225853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0.012786   -1.645215   -1.203677</w:t>
      </w:r>
    </w:p>
    <w:p w14:paraId="74732FE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2.745059    0.842894    0.247915</w:t>
      </w:r>
    </w:p>
    <w:p w14:paraId="02022E0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2.685786   -1.005176    0.147863</w:t>
      </w:r>
    </w:p>
    <w:p w14:paraId="28ACA36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0.229172    1.916612    0.780671</w:t>
      </w:r>
    </w:p>
    <w:p w14:paraId="0206612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0.177380    1.845004   -0.975529</w:t>
      </w:r>
    </w:p>
    <w:p w14:paraId="49C8A88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1F6C4E0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62EB90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-648.0890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72.2793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245.6887</w:t>
      </w:r>
    </w:p>
    <w:p w14:paraId="021FEB7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367.4161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385.0565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431.3502</w:t>
      </w:r>
    </w:p>
    <w:p w14:paraId="1D99BF0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440.6575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632.5160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694.1611</w:t>
      </w:r>
    </w:p>
    <w:p w14:paraId="2E4328B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733.1824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798.5524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830.0601</w:t>
      </w:r>
    </w:p>
    <w:p w14:paraId="617EFBC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922.9578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928.5976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944.9228</w:t>
      </w:r>
    </w:p>
    <w:p w14:paraId="5F8D092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984.3161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988.3469 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991.0462</w:t>
      </w:r>
    </w:p>
    <w:p w14:paraId="40A6236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1009.9032              1121.1407              1167.3349</w:t>
      </w:r>
    </w:p>
    <w:p w14:paraId="40A8B2E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1197.0685              1260.2544              1305.5825</w:t>
      </w:r>
    </w:p>
    <w:p w14:paraId="22E53B1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1306.5032              1377.3437              1449.7628</w:t>
      </w:r>
    </w:p>
    <w:p w14:paraId="4F199B8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1462.0777              1481.1170              1635.3148</w:t>
      </w:r>
    </w:p>
    <w:p w14:paraId="24707BA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1763.7299              3033.7686              3035.2971</w:t>
      </w:r>
    </w:p>
    <w:p w14:paraId="0A43DDC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3070.2838              3101.0316              3154.0352</w:t>
      </w:r>
    </w:p>
    <w:p w14:paraId="689FF2A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3207.9375              3229.4085              3239.5686</w:t>
      </w:r>
    </w:p>
    <w:p w14:paraId="5B2D0F4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AB0782D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i12 – p9</w:t>
      </w:r>
    </w:p>
    <w:p w14:paraId="0EFF3E94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71105A4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-1.267550    0.870622    0.293997</w:t>
      </w:r>
    </w:p>
    <w:p w14:paraId="1B643D9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-1.439964   -0.617165    0.427835</w:t>
      </w:r>
    </w:p>
    <w:p w14:paraId="6F9AD38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-0.298882   -1.159774   -0.378239</w:t>
      </w:r>
    </w:p>
    <w:p w14:paraId="21B25C9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2.234027   -0.011284    0.616140</w:t>
      </w:r>
    </w:p>
    <w:p w14:paraId="5297695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0.490770   -0.124303   -0.810074</w:t>
      </w:r>
    </w:p>
    <w:p w14:paraId="15B22AC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-0.176201    1.137883   -0.431244</w:t>
      </w:r>
    </w:p>
    <w:p w14:paraId="6F2079F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-1.935274    1.596017    0.739403</w:t>
      </w:r>
    </w:p>
    <w:p w14:paraId="4BF32EB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-1.398818   -0.935620    1.479701</w:t>
      </w:r>
    </w:p>
    <w:p w14:paraId="4B53778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-2.411103   -0.956642    0.044978</w:t>
      </w:r>
    </w:p>
    <w:p w14:paraId="5C1E0CA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-0.124923   -2.212188   -0.554243</w:t>
      </w:r>
    </w:p>
    <w:p w14:paraId="07D73D0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1.705461    0.097856    1.555741</w:t>
      </w:r>
    </w:p>
    <w:p w14:paraId="674C11E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2.745672    0.872821    0.249616</w:t>
      </w:r>
    </w:p>
    <w:p w14:paraId="6C5789C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2.732685   -0.959347    0.449159</w:t>
      </w:r>
    </w:p>
    <w:p w14:paraId="754DA6B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1.229966   -0.200004   -1.596468</w:t>
      </w:r>
    </w:p>
    <w:p w14:paraId="3F013AB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0.203130    2.121228   -0.678369</w:t>
      </w:r>
    </w:p>
    <w:p w14:paraId="2D35FA3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ACCB5E6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6A6AE89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-540.8740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126.6432 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155.5673</w:t>
      </w:r>
    </w:p>
    <w:p w14:paraId="2269868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166.4051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348.5669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498.7850</w:t>
      </w:r>
    </w:p>
    <w:p w14:paraId="455AC02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533.3891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559.3213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683.7832</w:t>
      </w:r>
    </w:p>
    <w:p w14:paraId="458BAE6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707.7505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795.6325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816.4661</w:t>
      </w:r>
    </w:p>
    <w:p w14:paraId="1AAF864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857.9299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919.8027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938.3958</w:t>
      </w:r>
    </w:p>
    <w:p w14:paraId="5ABE52B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962.0495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969.0578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976.8106</w:t>
      </w:r>
    </w:p>
    <w:p w14:paraId="52780DE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1012.2870              1102.4662              1125.8732</w:t>
      </w:r>
    </w:p>
    <w:p w14:paraId="62BAEF9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1130.5470              1278.2673              1322.1457</w:t>
      </w:r>
    </w:p>
    <w:p w14:paraId="3886AAC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1400.8856              1425.6235              1428.8110</w:t>
      </w:r>
    </w:p>
    <w:p w14:paraId="215196B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1429.5305              1483.6173              1655.1082</w:t>
      </w:r>
    </w:p>
    <w:p w14:paraId="520FB3D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3018.9928              3056.0864              3093.2292</w:t>
      </w:r>
    </w:p>
    <w:p w14:paraId="3F72EBE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3213.5027              3221.5112              3239.1257</w:t>
      </w:r>
    </w:p>
    <w:p w14:paraId="36D13B5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3246.3446              3252.8208              3262.5329</w:t>
      </w:r>
    </w:p>
    <w:p w14:paraId="13DD349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8377E77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i12 – p11</w:t>
      </w:r>
    </w:p>
    <w:p w14:paraId="73FB6D80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0FA4B24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1.448962    0.806322   -0.057128</w:t>
      </w:r>
    </w:p>
    <w:p w14:paraId="3C57FB2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1.552247   -0.691449   -0.039684</w:t>
      </w:r>
    </w:p>
    <w:p w14:paraId="1649D05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0.121274   -1.126915   -0.025448</w:t>
      </w:r>
    </w:p>
    <w:p w14:paraId="28CA920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-2.182343   -0.003224   -0.136454</w:t>
      </w:r>
    </w:p>
    <w:p w14:paraId="7E50795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-0.694026   -0.037762    0.060747</w:t>
      </w:r>
    </w:p>
    <w:p w14:paraId="704B1EC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C        0.162839    1.167068   -0.002362</w:t>
      </w:r>
    </w:p>
    <w:p w14:paraId="0CE85F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2.303106    1.469440   -0.084674</w:t>
      </w:r>
    </w:p>
    <w:p w14:paraId="49A98B4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2.096742   -1.083975   -0.907430</w:t>
      </w:r>
    </w:p>
    <w:p w14:paraId="0850792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2.093272   -1.044130    0.849931</w:t>
      </w:r>
    </w:p>
    <w:p w14:paraId="1243E77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-0.203417   -2.158817   -0.040836</w:t>
      </w:r>
    </w:p>
    <w:p w14:paraId="521493F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-2.407879    0.235237   -1.181132</w:t>
      </w:r>
    </w:p>
    <w:p w14:paraId="7A7CE6E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-2.651516    0.757944    0.489818</w:t>
      </w:r>
    </w:p>
    <w:p w14:paraId="24B3485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-2.634128   -0.968144    0.099057</w:t>
      </w:r>
    </w:p>
    <w:p w14:paraId="0CEC222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-0.826350   -0.070243    1.955540</w:t>
      </w:r>
    </w:p>
    <w:p w14:paraId="59E804F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-0.223553    2.178454    0.021698</w:t>
      </w:r>
    </w:p>
    <w:p w14:paraId="35146CA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B98F71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664D196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-842.0574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188.8416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224.1117</w:t>
      </w:r>
    </w:p>
    <w:p w14:paraId="36D5819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307.0692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367.4766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414.5516</w:t>
      </w:r>
    </w:p>
    <w:p w14:paraId="37D8E4D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498.3520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587.6574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637.2973</w:t>
      </w:r>
    </w:p>
    <w:p w14:paraId="16CF7F9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718.8780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733.4442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817.5908</w:t>
      </w:r>
    </w:p>
    <w:p w14:paraId="315EB7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915.1100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925.2682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948.2190</w:t>
      </w:r>
    </w:p>
    <w:p w14:paraId="19A8BB3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969.4046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983.2415              1027.4513</w:t>
      </w:r>
    </w:p>
    <w:p w14:paraId="7923D45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1061.7258              1104.7025              1132.5670</w:t>
      </w:r>
    </w:p>
    <w:p w14:paraId="6E96353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1220.8693              1262.0598              1314.3059</w:t>
      </w:r>
    </w:p>
    <w:p w14:paraId="13848BE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1389.2045              1421.3110              1425.8834</w:t>
      </w:r>
    </w:p>
    <w:p w14:paraId="5EF8A9D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1489.9278              1496.4048              1579.0271</w:t>
      </w:r>
    </w:p>
    <w:p w14:paraId="04984D1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1665.5352              3031.0036              3046.7851</w:t>
      </w:r>
    </w:p>
    <w:p w14:paraId="61D11BE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3070.6991              3118.6877              3148.6776</w:t>
      </w:r>
    </w:p>
    <w:p w14:paraId="2E27620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3217.2434              3229.7443              3243.2447</w:t>
      </w:r>
    </w:p>
    <w:p w14:paraId="37E77CF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6B28100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i12 – p13</w:t>
      </w:r>
    </w:p>
    <w:p w14:paraId="490BB258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60C5AF8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-1.369567    0.796646    0.131412</w:t>
      </w:r>
    </w:p>
    <w:p w14:paraId="1AEC05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-1.417295   -0.675370    0.059082</w:t>
      </w:r>
    </w:p>
    <w:p w14:paraId="6B91F9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-0.201631   -1.125983   -0.341097</w:t>
      </w:r>
    </w:p>
    <w:p w14:paraId="5A229B1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1.982526   -0.068435    0.426522</w:t>
      </w:r>
    </w:p>
    <w:p w14:paraId="7CA46FB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0.747573    0.029297   -0.481771</w:t>
      </w:r>
    </w:p>
    <w:p w14:paraId="4B5F69D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-0.134022    1.210150   -0.170324</w:t>
      </w:r>
    </w:p>
    <w:p w14:paraId="266C68B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-2.208276    1.420709    0.410298</w:t>
      </w:r>
    </w:p>
    <w:p w14:paraId="27F95DB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-1.368324   -1.043937    1.986077</w:t>
      </w:r>
    </w:p>
    <w:p w14:paraId="248D024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-2.323696   -1.263622    0.116188</w:t>
      </w:r>
    </w:p>
    <w:p w14:paraId="509D64F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0.075232   -2.157493   -0.513435</w:t>
      </w:r>
    </w:p>
    <w:p w14:paraId="4137254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1.677131   -0.135241    1.473490</w:t>
      </w:r>
    </w:p>
    <w:p w14:paraId="7B9E14E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2.620728    0.810670    0.308164</w:t>
      </w:r>
    </w:p>
    <w:p w14:paraId="7A956C6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2.575408   -0.953589    0.183277</w:t>
      </w:r>
    </w:p>
    <w:p w14:paraId="516DE24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1.086741    0.091560   -1.526486</w:t>
      </w:r>
    </w:p>
    <w:p w14:paraId="7F8E6C5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0.219555    2.233110   -0.180514</w:t>
      </w:r>
    </w:p>
    <w:p w14:paraId="15DE7E47" w14:textId="77777777" w:rsidR="00881067" w:rsidRPr="00E231D1" w:rsidRDefault="00881067" w:rsidP="00881067">
      <w:pPr>
        <w:spacing w:line="360" w:lineRule="auto"/>
        <w:rPr>
          <w:sz w:val="16"/>
          <w:szCs w:val="16"/>
          <w:lang w:val="en-US"/>
        </w:rPr>
      </w:pPr>
    </w:p>
    <w:p w14:paraId="139F2045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5AA5AC9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-772.7152  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145.6313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238.7675</w:t>
      </w:r>
    </w:p>
    <w:p w14:paraId="20DA04A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278.7215 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338.8860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356.2599</w:t>
      </w:r>
    </w:p>
    <w:p w14:paraId="66F23E0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541.6933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587.1350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725.0393</w:t>
      </w:r>
    </w:p>
    <w:p w14:paraId="76439DC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741.7455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797.1969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813.4884</w:t>
      </w:r>
    </w:p>
    <w:p w14:paraId="1B092E2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878.0630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950.4630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973.9720</w:t>
      </w:r>
    </w:p>
    <w:p w14:paraId="4A3BFA5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990.1586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994.4150              1024.3783</w:t>
      </w:r>
    </w:p>
    <w:p w14:paraId="79FEA3B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1084.5107              1094.9932              1109.8436</w:t>
      </w:r>
    </w:p>
    <w:p w14:paraId="38DC208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1140.9771              1274.8780              1281.9432</w:t>
      </w:r>
    </w:p>
    <w:p w14:paraId="6FD82AD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1325.1464              1396.4875              1411.7694</w:t>
      </w:r>
    </w:p>
    <w:p w14:paraId="52F141F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1495.5632              1501.2216              1542.5106</w:t>
      </w:r>
    </w:p>
    <w:p w14:paraId="0C7D81B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1656.6288              3022.2267              3049.3927</w:t>
      </w:r>
    </w:p>
    <w:p w14:paraId="45E63E8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3127.0183              3134.2071              3214.8220</w:t>
      </w:r>
    </w:p>
    <w:p w14:paraId="2CF9438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3222.8996              3239.2055              3246.6667</w:t>
      </w:r>
    </w:p>
    <w:p w14:paraId="719FF89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10FB5CF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i4 – i6</w:t>
      </w:r>
    </w:p>
    <w:p w14:paraId="72BE85A9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121A9ED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-2.051055   -0.255428   -0.008374</w:t>
      </w:r>
    </w:p>
    <w:p w14:paraId="224BFD5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-0.831720   -1.121780    0.021782</w:t>
      </w:r>
    </w:p>
    <w:p w14:paraId="5843A42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2.947336    0.412426   -0.007677</w:t>
      </w:r>
    </w:p>
    <w:p w14:paraId="35FDAEC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1.596520   -0.134362    0.013086</w:t>
      </w:r>
    </w:p>
    <w:p w14:paraId="6026179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0.479021   -0.592816    0.031735</w:t>
      </w:r>
    </w:p>
    <w:p w14:paraId="3064419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-1.939159    1.232578    0.016659</w:t>
      </w:r>
    </w:p>
    <w:p w14:paraId="1135251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-2.975659   -0.742630    0.276046</w:t>
      </w:r>
    </w:p>
    <w:p w14:paraId="3EDD623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-1.482766   -0.914245   -1.042374</w:t>
      </w:r>
    </w:p>
    <w:p w14:paraId="4E0C9C0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-0.974245   -2.153406    0.323640</w:t>
      </w:r>
    </w:p>
    <w:p w14:paraId="54CBD65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2.953672    1.404690   -0.466592</w:t>
      </w:r>
    </w:p>
    <w:p w14:paraId="2AEBDC1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3.620060   -0.227287   -0.585349</w:t>
      </w:r>
    </w:p>
    <w:p w14:paraId="3566650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3.355508    0.508206    1.002601</w:t>
      </w:r>
    </w:p>
    <w:p w14:paraId="343F544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-1.701433    1.593181    1.027629</w:t>
      </w:r>
    </w:p>
    <w:p w14:paraId="7C90F63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-2.868462    1.707359   -0.304158</w:t>
      </w:r>
    </w:p>
    <w:p w14:paraId="6043892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-1.132329    1.580423   -0.634707</w:t>
      </w:r>
    </w:p>
    <w:p w14:paraId="19F28FD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984F4B0" w14:textId="77777777" w:rsidR="00881067" w:rsidRPr="00E231D1" w:rsidRDefault="00881067" w:rsidP="00881067">
      <w:pPr>
        <w:spacing w:line="360" w:lineRule="auto"/>
        <w:rPr>
          <w:b/>
          <w:sz w:val="16"/>
          <w:szCs w:val="16"/>
          <w:lang w:val="en-US"/>
        </w:rPr>
      </w:pPr>
      <w:r w:rsidRPr="00E231D1">
        <w:rPr>
          <w:b/>
          <w:sz w:val="16"/>
          <w:szCs w:val="16"/>
        </w:rPr>
        <w:t>Frequencies</w:t>
      </w:r>
    </w:p>
    <w:p w14:paraId="4CABC5A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-1913.3970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91.7999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  96.3075</w:t>
      </w:r>
    </w:p>
    <w:p w14:paraId="74CA569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117.1614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166.3838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255.4597</w:t>
      </w:r>
    </w:p>
    <w:p w14:paraId="1169685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260.4278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393.3923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406.1658</w:t>
      </w:r>
    </w:p>
    <w:p w14:paraId="13D4274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570.4821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599.7752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747.8926</w:t>
      </w:r>
    </w:p>
    <w:p w14:paraId="4CF36A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813.5021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917.4739              1021.1160</w:t>
      </w:r>
    </w:p>
    <w:p w14:paraId="313EAC4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1051.4064              1057.1769              1081.0261</w:t>
      </w:r>
    </w:p>
    <w:p w14:paraId="4C62FF2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1142.6166              1232.1085              1265.1672</w:t>
      </w:r>
    </w:p>
    <w:p w14:paraId="0CE31DD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1369.3960              1397.9035              1423.2371</w:t>
      </w:r>
    </w:p>
    <w:p w14:paraId="7FFD5E9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1426.8141              1479.5685              1486.1679</w:t>
      </w:r>
    </w:p>
    <w:p w14:paraId="362255E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1489.3805              1493.8595              2213.3001</w:t>
      </w:r>
    </w:p>
    <w:p w14:paraId="5E46DF7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2323.6025              3005.5999              3043.2086</w:t>
      </w:r>
    </w:p>
    <w:p w14:paraId="5FF8339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3085.9436              3109.0939              3119.0220</w:t>
      </w:r>
    </w:p>
    <w:p w14:paraId="4FE12E9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3132.7726              3190.4603              3212.3806</w:t>
      </w:r>
    </w:p>
    <w:p w14:paraId="0CC5D3F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C61748A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lastRenderedPageBreak/>
        <w:t>i4 – i5</w:t>
      </w:r>
    </w:p>
    <w:p w14:paraId="61C08263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3156E8E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-0.733338    0.911660   -0.051852</w:t>
      </w:r>
    </w:p>
    <w:p w14:paraId="6E31D70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3.162966   -0.447923   -0.030499</w:t>
      </w:r>
    </w:p>
    <w:p w14:paraId="09143EE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1.787711    0.038680   -0.043577</w:t>
      </w:r>
    </w:p>
    <w:p w14:paraId="68BEFA4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0.656744    0.442125   -0.056680</w:t>
      </w:r>
    </w:p>
    <w:p w14:paraId="0193D95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-0.777522    1.856657    0.509866</w:t>
      </w:r>
    </w:p>
    <w:p w14:paraId="2004F7B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-1.032616    1.156756   -1.077234</w:t>
      </w:r>
    </w:p>
    <w:p w14:paraId="79A08BB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3.219407   -1.443188    0.417627</w:t>
      </w:r>
    </w:p>
    <w:p w14:paraId="1F1CB51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3.807538    0.218716    0.547962</w:t>
      </w:r>
    </w:p>
    <w:p w14:paraId="2B5C589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3.565409   -0.511595   -1.044651</w:t>
      </w:r>
    </w:p>
    <w:p w14:paraId="10BEC6B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-1.686009   -0.090107    0.530775</w:t>
      </w:r>
    </w:p>
    <w:p w14:paraId="01DAF12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-2.838852   -0.606799   -0.251832</w:t>
      </w:r>
    </w:p>
    <w:p w14:paraId="4761B98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-1.435783   -0.526233    1.490962</w:t>
      </w:r>
    </w:p>
    <w:p w14:paraId="0B1887B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-3.500345   -1.223102    0.359908</w:t>
      </w:r>
    </w:p>
    <w:p w14:paraId="471BE72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-2.506039   -1.222922   -1.101659</w:t>
      </w:r>
    </w:p>
    <w:p w14:paraId="148085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-3.435374    0.209090   -0.680786</w:t>
      </w:r>
    </w:p>
    <w:p w14:paraId="219A359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40677BC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772C42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  <w:lang w:val="en-US"/>
        </w:rPr>
        <w:t xml:space="preserve">   </w:t>
      </w:r>
      <w:r w:rsidRPr="00E231D1">
        <w:rPr>
          <w:sz w:val="16"/>
          <w:szCs w:val="16"/>
        </w:rPr>
        <w:t xml:space="preserve">-62.7667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76.7078          </w:t>
      </w:r>
      <w:r w:rsidRPr="00E231D1">
        <w:rPr>
          <w:sz w:val="16"/>
          <w:szCs w:val="16"/>
          <w:lang w:val="en-US"/>
        </w:rPr>
        <w:t xml:space="preserve">  </w:t>
      </w:r>
      <w:r w:rsidRPr="00E231D1">
        <w:rPr>
          <w:sz w:val="16"/>
          <w:szCs w:val="16"/>
        </w:rPr>
        <w:t xml:space="preserve">      82.2458</w:t>
      </w:r>
    </w:p>
    <w:p w14:paraId="78052AC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131.6227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188.8059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293.1093</w:t>
      </w:r>
    </w:p>
    <w:p w14:paraId="7947CE5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348.2702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388.2090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404.2656</w:t>
      </w:r>
    </w:p>
    <w:p w14:paraId="52C2DD2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511.3922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  758.8853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868.8120</w:t>
      </w:r>
    </w:p>
    <w:p w14:paraId="18AB186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920.8188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987.4931              1055.8703</w:t>
      </w:r>
    </w:p>
    <w:p w14:paraId="76D31AB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1062.4030              1115.3505              1147.8234</w:t>
      </w:r>
    </w:p>
    <w:p w14:paraId="1BB4409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1170.5454              1233.4679              1299.7783</w:t>
      </w:r>
    </w:p>
    <w:p w14:paraId="6D1E823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1397.7594              1421.3943              1429.1056</w:t>
      </w:r>
    </w:p>
    <w:p w14:paraId="4675B1D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1465.3217              1479.1226              1486.7810</w:t>
      </w:r>
    </w:p>
    <w:p w14:paraId="2C34AB1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1486.7976              1490.7613              2392.5767</w:t>
      </w:r>
    </w:p>
    <w:p w14:paraId="7B93B83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2983.1280              2997.2443              3039.9297</w:t>
      </w:r>
    </w:p>
    <w:p w14:paraId="6D0E03C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3049.8503              3064.9195              3120.8094</w:t>
      </w:r>
    </w:p>
    <w:p w14:paraId="4DB4746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3122.0304              3122.2311              3207.6781</w:t>
      </w:r>
    </w:p>
    <w:p w14:paraId="1EE2CF1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</w:p>
    <w:p w14:paraId="7E3065BF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i19 – i20</w:t>
      </w:r>
    </w:p>
    <w:p w14:paraId="21BC44E7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4EAC16C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0.490677    1.277747   -0.094057</w:t>
      </w:r>
    </w:p>
    <w:p w14:paraId="3AF2A75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1.348855    0.092619    0.406701</w:t>
      </w:r>
    </w:p>
    <w:p w14:paraId="0A0B50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0.777204   -1.180934   -0.266897</w:t>
      </w:r>
    </w:p>
    <w:p w14:paraId="6F27ED9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-1.474004   -0.169349    0.646487</w:t>
      </w:r>
    </w:p>
    <w:p w14:paraId="69D386C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-0.664057   -0.783540   -0.428070</w:t>
      </w:r>
    </w:p>
    <w:p w14:paraId="72E5C1E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-0.887153    0.696474   -0.406460</w:t>
      </w:r>
    </w:p>
    <w:p w14:paraId="734BA2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0.907313    1.684686   -1.021173</w:t>
      </w:r>
    </w:p>
    <w:p w14:paraId="37B1E9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0.460598    2.093115    0.633466</w:t>
      </w:r>
    </w:p>
    <w:p w14:paraId="3F66B20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2.409238    0.234732    0.191016</w:t>
      </w:r>
    </w:p>
    <w:p w14:paraId="61C9C84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1.246139   -0.005232    1.490378</w:t>
      </w:r>
    </w:p>
    <w:p w14:paraId="151656E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1.241396   -1.359718   -1.240864</w:t>
      </w:r>
    </w:p>
    <w:p w14:paraId="15103AA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H        0.918490   -2.072954    0.347069</w:t>
      </w:r>
    </w:p>
    <w:p w14:paraId="2AA6D9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-1.361659   -0.260683    1.719207</w:t>
      </w:r>
    </w:p>
    <w:p w14:paraId="5DF7E1D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-1.862212   -1.134265   -0.140550</w:t>
      </w:r>
    </w:p>
    <w:p w14:paraId="099F9B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-1.508433    1.222212   -1.124773</w:t>
      </w:r>
    </w:p>
    <w:p w14:paraId="4B1384D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6DB4A53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65BF2A6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-1882.4416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231.2670  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297.8836</w:t>
      </w:r>
    </w:p>
    <w:p w14:paraId="71CB23A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360.8579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586.9865 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647.9698</w:t>
      </w:r>
    </w:p>
    <w:p w14:paraId="1923ED9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709.3446 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786.8741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838.5461</w:t>
      </w:r>
    </w:p>
    <w:p w14:paraId="125EF34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882.4561 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891.0854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 903.7327</w:t>
      </w:r>
    </w:p>
    <w:p w14:paraId="5FA8C05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924.2764       </w:t>
      </w:r>
      <w:r w:rsidRPr="00E231D1">
        <w:rPr>
          <w:sz w:val="16"/>
          <w:szCs w:val="16"/>
          <w:lang w:val="en-US"/>
        </w:rPr>
        <w:t xml:space="preserve"> </w:t>
      </w:r>
      <w:r w:rsidRPr="00E231D1">
        <w:rPr>
          <w:sz w:val="16"/>
          <w:szCs w:val="16"/>
        </w:rPr>
        <w:t xml:space="preserve">        980.8556              1014.6590</w:t>
      </w:r>
    </w:p>
    <w:p w14:paraId="67E6BA1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1020.4449              1074.3640              1118.2929</w:t>
      </w:r>
    </w:p>
    <w:p w14:paraId="197EF0C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1153.3660              1177.1867              1202.3365</w:t>
      </w:r>
    </w:p>
    <w:p w14:paraId="35E8FBD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1257.3051              1308.0535              1329.6727</w:t>
      </w:r>
    </w:p>
    <w:p w14:paraId="4612E56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1335.4316              1365.6813              1430.2999</w:t>
      </w:r>
    </w:p>
    <w:p w14:paraId="5DF7D9B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1495.2163              1499.7027              1516.0620</w:t>
      </w:r>
    </w:p>
    <w:p w14:paraId="086822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2309.3520              3057.7307              3064.7499</w:t>
      </w:r>
    </w:p>
    <w:p w14:paraId="1E0F3D6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3073.5777              3104.9220              3118.0511</w:t>
      </w:r>
    </w:p>
    <w:p w14:paraId="49B351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3133.1368              3162.0459              3206.3490</w:t>
      </w:r>
    </w:p>
    <w:p w14:paraId="7F3F78A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10592E9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i13 – i17</w:t>
      </w:r>
    </w:p>
    <w:p w14:paraId="0DE1DD79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2CFA22D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-1.398342    0.804856    0.102004</w:t>
      </w:r>
    </w:p>
    <w:p w14:paraId="1317F25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-1.565751   -0.674590   -0.057003</w:t>
      </w:r>
    </w:p>
    <w:p w14:paraId="18B9CC9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-0.156951   -1.187044   -0.061357</w:t>
      </w:r>
    </w:p>
    <w:p w14:paraId="2AEA07B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2.224346   -0.102655   -0.069017</w:t>
      </w:r>
    </w:p>
    <w:p w14:paraId="6F37731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0.816996   -0.083241    0.080561</w:t>
      </w:r>
    </w:p>
    <w:p w14:paraId="3D4711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0.023709    1.216957   -0.077819</w:t>
      </w:r>
    </w:p>
    <w:p w14:paraId="6A6D7A4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-2.227393    1.499874    0.128648</w:t>
      </w:r>
    </w:p>
    <w:p w14:paraId="04F8A7D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-2.205469   -1.116138    0.721195</w:t>
      </w:r>
    </w:p>
    <w:p w14:paraId="524BF03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-2.065221   -0.919430   -1.012970</w:t>
      </w:r>
    </w:p>
    <w:p w14:paraId="464A892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0.595801   -0.468837    1.174768</w:t>
      </w:r>
    </w:p>
    <w:p w14:paraId="347B7E1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0.124483   -2.230598   -0.014324</w:t>
      </w:r>
    </w:p>
    <w:p w14:paraId="00A1470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2.779834    0.819411    0.043154</w:t>
      </w:r>
    </w:p>
    <w:p w14:paraId="462E5EA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2.774420   -1.035559   -0.080419</w:t>
      </w:r>
    </w:p>
    <w:p w14:paraId="7BF25D0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0.349712    1.991650    0.624084</w:t>
      </w:r>
    </w:p>
    <w:p w14:paraId="1BE890F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0.209793    1.613929   -1.088344</w:t>
      </w:r>
    </w:p>
    <w:p w14:paraId="440F2F0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58BCF5A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2F9E5ED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-1520.1886                159.8692                186.9873</w:t>
      </w:r>
    </w:p>
    <w:p w14:paraId="69A8A82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337.1839                402.0475                435.7235</w:t>
      </w:r>
    </w:p>
    <w:p w14:paraId="0647E8C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451.4442                515.9654                604.9973</w:t>
      </w:r>
    </w:p>
    <w:p w14:paraId="0FB95FB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620.9361                737.6800                834.5489</w:t>
      </w:r>
    </w:p>
    <w:p w14:paraId="55992E3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887.9613                911.9620                923.6552</w:t>
      </w:r>
    </w:p>
    <w:p w14:paraId="708EEC2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938.4334              1008.8557              1042.9364</w:t>
      </w:r>
    </w:p>
    <w:p w14:paraId="3606EE9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1059.2718              1108.3497              1192.0070</w:t>
      </w:r>
    </w:p>
    <w:p w14:paraId="42FBB68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 xml:space="preserve"> 1232.5922              1259.7404              1292.8252</w:t>
      </w:r>
    </w:p>
    <w:p w14:paraId="4D9712B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1327.4421              1360.3689              1436.3633</w:t>
      </w:r>
    </w:p>
    <w:p w14:paraId="37B4F77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1468.5429              1478.3252              1517.9346</w:t>
      </w:r>
    </w:p>
    <w:p w14:paraId="3486E1B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2399.4604              2923.5726              2983.3318</w:t>
      </w:r>
    </w:p>
    <w:p w14:paraId="358E97A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2996.7510              3069.5373              3166.8320</w:t>
      </w:r>
    </w:p>
    <w:p w14:paraId="3A5DB26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3227.0698              3232.6317              3268.5560</w:t>
      </w:r>
    </w:p>
    <w:p w14:paraId="3791B1C5" w14:textId="77777777" w:rsidR="00881067" w:rsidRPr="00E231D1" w:rsidRDefault="00881067" w:rsidP="00881067">
      <w:pPr>
        <w:spacing w:line="360" w:lineRule="auto"/>
        <w:jc w:val="both"/>
        <w:rPr>
          <w:sz w:val="16"/>
          <w:szCs w:val="16"/>
        </w:rPr>
      </w:pPr>
    </w:p>
    <w:p w14:paraId="6B5DADAD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i13 – i15</w:t>
      </w:r>
    </w:p>
    <w:p w14:paraId="03DCC142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46EEBAB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-1.388053    0.837936   -0.140256</w:t>
      </w:r>
    </w:p>
    <w:p w14:paraId="4F7F0CF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-1.526336   -0.643518    0.097483</w:t>
      </w:r>
    </w:p>
    <w:p w14:paraId="58209EC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-0.092524   -1.186230   -0.095799</w:t>
      </w:r>
    </w:p>
    <w:p w14:paraId="7677B2E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2.207894   -0.027893   -0.033101</w:t>
      </w:r>
    </w:p>
    <w:p w14:paraId="6916F86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0.834016    0.016132    0.049235</w:t>
      </w:r>
    </w:p>
    <w:p w14:paraId="3144289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-0.060378    1.201984   -0.025573</w:t>
      </w:r>
    </w:p>
    <w:p w14:paraId="1ED6D46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-2.216489    1.532181   -0.141515</w:t>
      </w:r>
    </w:p>
    <w:p w14:paraId="329FEE5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-1.872656   -0.826984    1.126153</w:t>
      </w:r>
    </w:p>
    <w:p w14:paraId="3C87D89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-2.246689   -1.128749   -0.565682</w:t>
      </w:r>
    </w:p>
    <w:p w14:paraId="428D409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0.158786   -2.002901    0.582302</w:t>
      </w:r>
    </w:p>
    <w:p w14:paraId="3FF4E1D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0.035803   -1.551580   -1.119775</w:t>
      </w:r>
    </w:p>
    <w:p w14:paraId="3088B2E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2.801745    0.877953   -0.051144</w:t>
      </w:r>
    </w:p>
    <w:p w14:paraId="0744DBF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2.724884   -0.977765    0.003777</w:t>
      </w:r>
    </w:p>
    <w:p w14:paraId="77B6FFC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0.427198    0.681528    1.157195</w:t>
      </w:r>
    </w:p>
    <w:p w14:paraId="427F2A7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0.339703    2.205852   -0.103244</w:t>
      </w:r>
    </w:p>
    <w:p w14:paraId="238DFC6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91943C7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7949F7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-1884.9746                138.3129                316.9564</w:t>
      </w:r>
    </w:p>
    <w:p w14:paraId="25B7D46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357.9093                489.2895                535.9324</w:t>
      </w:r>
    </w:p>
    <w:p w14:paraId="185D10F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607.8050                633.1433                684.4639</w:t>
      </w:r>
    </w:p>
    <w:p w14:paraId="4560DCD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747.1002                821.8395                870.9197</w:t>
      </w:r>
    </w:p>
    <w:p w14:paraId="30055A1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912.5230                918.5089                950.7997</w:t>
      </w:r>
    </w:p>
    <w:p w14:paraId="585E9F8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1008.0696              1013.3016              1089.9173</w:t>
      </w:r>
    </w:p>
    <w:p w14:paraId="411A5F6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1129.3895              1173.5592              1227.7942</w:t>
      </w:r>
    </w:p>
    <w:p w14:paraId="2BCA9AB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1263.0126              1310.8470              1318.8282</w:t>
      </w:r>
    </w:p>
    <w:p w14:paraId="169EC72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1332.6176              1429.7791              1471.3807</w:t>
      </w:r>
    </w:p>
    <w:p w14:paraId="644A3CF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1491.1723              1501.6506              1561.5657</w:t>
      </w:r>
    </w:p>
    <w:p w14:paraId="0F11B2D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1662.7234              2993.9413              3065.3238</w:t>
      </w:r>
    </w:p>
    <w:p w14:paraId="350787A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3094.4882              3131.0323              3163.9047</w:t>
      </w:r>
    </w:p>
    <w:p w14:paraId="7CECC4F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3215.2223              3243.3352              3262.8992</w:t>
      </w:r>
    </w:p>
    <w:p w14:paraId="224C749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A21CEA5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i7 – p8</w:t>
      </w:r>
    </w:p>
    <w:p w14:paraId="2E019192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0D3A4AA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-0.662836    1.305693   -0.223384</w:t>
      </w:r>
    </w:p>
    <w:p w14:paraId="104EE6D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2.933940   -0.576348    0.080607</w:t>
      </w:r>
    </w:p>
    <w:p w14:paraId="3DFAE82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1.651345    0.105653   -0.030777</w:t>
      </w:r>
    </w:p>
    <w:p w14:paraId="5DA9DBE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0.599756    0.693276   -0.133869</w:t>
      </w:r>
    </w:p>
    <w:p w14:paraId="58668A7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H       -0.877751    2.104197    0.480667</w:t>
      </w:r>
    </w:p>
    <w:p w14:paraId="70DB6EC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-1.082211    1.442793   -1.213842</w:t>
      </w:r>
    </w:p>
    <w:p w14:paraId="2D3640F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2.811503   -1.571723    0.517284</w:t>
      </w:r>
    </w:p>
    <w:p w14:paraId="1567B1E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3.622116   -0.013344    0.716524</w:t>
      </w:r>
    </w:p>
    <w:p w14:paraId="4621BBA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3.399106   -0.695610   -0.901359</w:t>
      </w:r>
    </w:p>
    <w:p w14:paraId="17288E0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-2.120986   -0.111639    0.556311</w:t>
      </w:r>
    </w:p>
    <w:p w14:paraId="09DD30E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-2.227089   -1.171091   -0.296070</w:t>
      </w:r>
    </w:p>
    <w:p w14:paraId="05AAEF8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-2.900259    0.643905    0.571573</w:t>
      </w:r>
    </w:p>
    <w:p w14:paraId="09B307E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-1.543285   -0.210620    1.468715</w:t>
      </w:r>
    </w:p>
    <w:p w14:paraId="3443BD5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-2.928639   -1.161592   -1.122796</w:t>
      </w:r>
    </w:p>
    <w:p w14:paraId="25C31C2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-1.545359   -2.011269   -0.233675</w:t>
      </w:r>
    </w:p>
    <w:p w14:paraId="491AE4F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7CDF248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22D469E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-627.7280                  43.4746                  49.1687</w:t>
      </w:r>
    </w:p>
    <w:p w14:paraId="49EEBFA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 91.6485                202.5707                219.4951</w:t>
      </w:r>
    </w:p>
    <w:p w14:paraId="673AEDC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281.8284                394.1210                402.1589</w:t>
      </w:r>
    </w:p>
    <w:p w14:paraId="5AC137D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476.5270                608.1057                747.0512</w:t>
      </w:r>
    </w:p>
    <w:p w14:paraId="4188550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808.1239                824.9598                854.0527</w:t>
      </w:r>
    </w:p>
    <w:p w14:paraId="2632B52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1002.2835              1023.3399              1049.3785</w:t>
      </w:r>
    </w:p>
    <w:p w14:paraId="025D4BB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1055.0635              1073.7342              1223.2949</w:t>
      </w:r>
    </w:p>
    <w:p w14:paraId="502DEF6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1244.5786              1288.5577              1419.0757</w:t>
      </w:r>
    </w:p>
    <w:p w14:paraId="0D458F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1461.6521              1465.5106              1482.8724</w:t>
      </w:r>
    </w:p>
    <w:p w14:paraId="40952C0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1484.3827              1568.8452              2296.4089</w:t>
      </w:r>
    </w:p>
    <w:p w14:paraId="35C778C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3041.1028              3109.3535              3117.2805</w:t>
      </w:r>
    </w:p>
    <w:p w14:paraId="4070B7B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3133.0716              3137.7598              3153.6979</w:t>
      </w:r>
    </w:p>
    <w:p w14:paraId="3F44D06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3222.1803              3222.7946              3251.7672</w:t>
      </w:r>
    </w:p>
    <w:p w14:paraId="4DFAFE7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1010448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i14 – i16</w:t>
      </w:r>
    </w:p>
    <w:p w14:paraId="0F0E0AF6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28C739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1.450663   -0.114756   -0.375492</w:t>
      </w:r>
    </w:p>
    <w:p w14:paraId="7E01AE1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0.793791    1.175165    0.035871</w:t>
      </w:r>
    </w:p>
    <w:p w14:paraId="2181684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-0.484564    0.948592    0.493272</w:t>
      </w:r>
    </w:p>
    <w:p w14:paraId="7C8B1C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-1.556884   -0.109248   -0.725233</w:t>
      </w:r>
    </w:p>
    <w:p w14:paraId="7FDDB61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-0.805858   -0.517915    0.480308</w:t>
      </w:r>
    </w:p>
    <w:p w14:paraId="779FC93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0.543526   -1.202753    0.248796</w:t>
      </w:r>
    </w:p>
    <w:p w14:paraId="47F6ADE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2.486679   -0.197719   -0.034052</w:t>
      </w:r>
    </w:p>
    <w:p w14:paraId="5D7B357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1.481084   -0.202663   -1.470593</w:t>
      </w:r>
    </w:p>
    <w:p w14:paraId="5ABDE97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1.228114    2.151739   -0.133459</w:t>
      </w:r>
    </w:p>
    <w:p w14:paraId="42B1998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-1.147725    1.692824    0.911608</w:t>
      </w:r>
    </w:p>
    <w:p w14:paraId="325A8A3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-1.096439   -0.161734   -1.702747</w:t>
      </w:r>
    </w:p>
    <w:p w14:paraId="5675E54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-2.602396    0.160133   -0.657981</w:t>
      </w:r>
    </w:p>
    <w:p w14:paraId="03E8D71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-1.399855   -0.913476    1.301874</w:t>
      </w:r>
    </w:p>
    <w:p w14:paraId="168F629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0.456403   -2.094373   -0.376245</w:t>
      </w:r>
    </w:p>
    <w:p w14:paraId="15C63C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0.950089   -1.509242    1.216453</w:t>
      </w:r>
    </w:p>
    <w:p w14:paraId="7110DD6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F0AAE5B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47CFAF4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 xml:space="preserve"> -644.4294                183.2529                355.3790</w:t>
      </w:r>
    </w:p>
    <w:p w14:paraId="0584F97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372.0551                546.7042                633.9784</w:t>
      </w:r>
    </w:p>
    <w:p w14:paraId="5961F6B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668.5600                696.6698                782.3048</w:t>
      </w:r>
    </w:p>
    <w:p w14:paraId="1E42605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807.7675                868.3288                879.2344</w:t>
      </w:r>
    </w:p>
    <w:p w14:paraId="737784C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923.9567                958.6695                972.4201</w:t>
      </w:r>
    </w:p>
    <w:p w14:paraId="4B2CF06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1015.5546              1084.7042              1111.4222</w:t>
      </w:r>
    </w:p>
    <w:p w14:paraId="1610597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1119.6653              1196.7575              1211.1387</w:t>
      </w:r>
    </w:p>
    <w:p w14:paraId="0C4427B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1253.1452              1305.5708              1316.9224</w:t>
      </w:r>
    </w:p>
    <w:p w14:paraId="2DB4148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1360.3530              1374.0708              1453.8998</w:t>
      </w:r>
    </w:p>
    <w:p w14:paraId="7085889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1468.6383              1484.0585              1499.5343</w:t>
      </w:r>
    </w:p>
    <w:p w14:paraId="4DD4FB9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3012.5148              3068.7076              3083.3692</w:t>
      </w:r>
    </w:p>
    <w:p w14:paraId="7EC5A74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3121.7324              3138.2775              3171.6636</w:t>
      </w:r>
    </w:p>
    <w:p w14:paraId="7FAE2DB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3215.6248              3240.5599              3285.1914</w:t>
      </w:r>
    </w:p>
    <w:p w14:paraId="581BF1C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3178A0E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i14 – p12</w:t>
      </w:r>
    </w:p>
    <w:p w14:paraId="79181359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2BAB3C7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1.530989   -0.613105    0.085161</w:t>
      </w:r>
    </w:p>
    <w:p w14:paraId="633C445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1.334784    0.872941   -0.065769</w:t>
      </w:r>
    </w:p>
    <w:p w14:paraId="1A1617D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0.044645    1.207813   -0.061018</w:t>
      </w:r>
    </w:p>
    <w:p w14:paraId="5C9D7E5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-2.161043   -0.009782   -0.059401</w:t>
      </w:r>
    </w:p>
    <w:p w14:paraId="2104339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-0.809845    0.010773    0.028593</w:t>
      </w:r>
    </w:p>
    <w:p w14:paraId="393BB78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0.119015   -1.181630   -0.156147</w:t>
      </w:r>
    </w:p>
    <w:p w14:paraId="42FC1B5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1.881353   -0.836846    1.100782</w:t>
      </w:r>
    </w:p>
    <w:p w14:paraId="5CB2CBE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2.274827   -1.016927   -0.606513</w:t>
      </w:r>
    </w:p>
    <w:p w14:paraId="52442B5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2.158948    1.574313   -0.116253</w:t>
      </w:r>
    </w:p>
    <w:p w14:paraId="1C3F6FB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-0.354065    2.213779   -0.102462</w:t>
      </w:r>
    </w:p>
    <w:p w14:paraId="48AD816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-2.708042   -0.945054   -0.082376</w:t>
      </w:r>
    </w:p>
    <w:p w14:paraId="434AB9B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-2.734253    0.909885   -0.039023</w:t>
      </w:r>
    </w:p>
    <w:p w14:paraId="24C3852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-0.765300   -0.081611    1.915758</w:t>
      </w:r>
    </w:p>
    <w:p w14:paraId="7BD7598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0.028071   -1.520762   -1.192957</w:t>
      </w:r>
    </w:p>
    <w:p w14:paraId="0F9219F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-0.132812   -2.018834    0.494535</w:t>
      </w:r>
    </w:p>
    <w:p w14:paraId="72F9BEC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72182FFB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24F594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-896.4310                121.9678                333.3256</w:t>
      </w:r>
    </w:p>
    <w:p w14:paraId="7C5AC74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344.3037                458.4715                494.8062</w:t>
      </w:r>
    </w:p>
    <w:p w14:paraId="419CC9B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530.2397                630.1056                630.8499</w:t>
      </w:r>
    </w:p>
    <w:p w14:paraId="36F324F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753.6644                794.1585                828.1933</w:t>
      </w:r>
    </w:p>
    <w:p w14:paraId="28DD9CA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870.9977                879.4475                928.6436</w:t>
      </w:r>
    </w:p>
    <w:p w14:paraId="58D0723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963.0552                983.9850              1019.2062</w:t>
      </w:r>
    </w:p>
    <w:p w14:paraId="4FBB5C6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1036.2553              1122.4994              1178.6683</w:t>
      </w:r>
    </w:p>
    <w:p w14:paraId="61D40DB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1238.2025              1274.0775              1304.4387</w:t>
      </w:r>
    </w:p>
    <w:p w14:paraId="1F1F17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1341.8950              1364.5779              1449.0354</w:t>
      </w:r>
    </w:p>
    <w:p w14:paraId="06E1B42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1468.5624              1492.8181              1619.9910</w:t>
      </w:r>
    </w:p>
    <w:p w14:paraId="1BC9D08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1685.8637              3039.7325              3067.5070</w:t>
      </w:r>
    </w:p>
    <w:p w14:paraId="2850BA8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3095.6891              3139.3814              3158.6019</w:t>
      </w:r>
    </w:p>
    <w:p w14:paraId="3C0FD84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3210.9370              3235.7217              3254.2556</w:t>
      </w:r>
    </w:p>
    <w:p w14:paraId="46EA025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A6809C3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i15 – p12</w:t>
      </w:r>
    </w:p>
    <w:p w14:paraId="244B4EFD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78220EE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-1.334787    0.872934   -0.065757</w:t>
      </w:r>
    </w:p>
    <w:p w14:paraId="4DA1DF2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-1.530967   -0.613112    0.085214</w:t>
      </w:r>
    </w:p>
    <w:p w14:paraId="55FB8A8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-0.119012   -1.181619   -0.156220</w:t>
      </w:r>
    </w:p>
    <w:p w14:paraId="2DFF2ED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2.161046   -0.009778   -0.059336</w:t>
      </w:r>
    </w:p>
    <w:p w14:paraId="31B401D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0.809844    0.010778    0.028576</w:t>
      </w:r>
    </w:p>
    <w:p w14:paraId="61B7368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-0.044648    1.207811   -0.061065</w:t>
      </w:r>
    </w:p>
    <w:p w14:paraId="4CB38CF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-2.158959    1.574299   -0.116219</w:t>
      </w:r>
    </w:p>
    <w:p w14:paraId="1F33DB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-1.881233   -0.836849    1.100871</w:t>
      </w:r>
    </w:p>
    <w:p w14:paraId="236D8DA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-2.274861   -1.016954   -0.606388</w:t>
      </w:r>
    </w:p>
    <w:p w14:paraId="3CDFC36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0.132863   -2.018890    0.494356</w:t>
      </w:r>
    </w:p>
    <w:p w14:paraId="6F58967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-0.028123   -1.520637   -1.193074</w:t>
      </w:r>
    </w:p>
    <w:p w14:paraId="3492499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2.734255    0.909889   -0.038929</w:t>
      </w:r>
    </w:p>
    <w:p w14:paraId="6B1D522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2.708050   -0.945049   -0.082277</w:t>
      </w:r>
    </w:p>
    <w:p w14:paraId="5EE5CCD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0.765091   -0.081664    1.915724</w:t>
      </w:r>
    </w:p>
    <w:p w14:paraId="30F0BF0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0.354061    2.213777   -0.102534</w:t>
      </w:r>
    </w:p>
    <w:p w14:paraId="1EDC74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A631636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1657B9E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-896.4440                122.0109                333.3425</w:t>
      </w:r>
    </w:p>
    <w:p w14:paraId="3E82E9A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344.3024                458.4894                494.8316</w:t>
      </w:r>
    </w:p>
    <w:p w14:paraId="3F4A30E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530.2280                630.1062                630.8488</w:t>
      </w:r>
    </w:p>
    <w:p w14:paraId="1C434FE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753.6585                794.1589                828.1924</w:t>
      </w:r>
    </w:p>
    <w:p w14:paraId="5D5D5B6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870.9970                879.4578                928.6458</w:t>
      </w:r>
    </w:p>
    <w:p w14:paraId="6187B2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963.0558                983.9859              1019.2021</w:t>
      </w:r>
    </w:p>
    <w:p w14:paraId="2DCCCC3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1036.2512              1122.4965              1178.6633</w:t>
      </w:r>
    </w:p>
    <w:p w14:paraId="24C3F4F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1238.1974              1274.0776              1304.4383</w:t>
      </w:r>
    </w:p>
    <w:p w14:paraId="0C9A439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1341.8958              1364.5767              1449.0371</w:t>
      </w:r>
    </w:p>
    <w:p w14:paraId="151EA0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1468.5571              1492.8075              1619.9948</w:t>
      </w:r>
    </w:p>
    <w:p w14:paraId="530EF96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1685.8563              3039.7224              3067.4946</w:t>
      </w:r>
    </w:p>
    <w:p w14:paraId="0083F06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3095.6983              3139.3749              3158.6012</w:t>
      </w:r>
    </w:p>
    <w:p w14:paraId="60AAEB3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3210.9376              3235.7215              3254.2537</w:t>
      </w:r>
    </w:p>
    <w:p w14:paraId="180EC5F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9CCAADC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i15 – i18</w:t>
      </w:r>
    </w:p>
    <w:p w14:paraId="0BC37A83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653FBD1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-0.793776    1.175175    0.035826</w:t>
      </w:r>
    </w:p>
    <w:p w14:paraId="594622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-1.450722   -0.114738   -0.375440</w:t>
      </w:r>
    </w:p>
    <w:p w14:paraId="72B2E21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-0.543533   -1.202767    0.248738</w:t>
      </w:r>
    </w:p>
    <w:p w14:paraId="5397E28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1.556953   -0.109247   -0.725189</w:t>
      </w:r>
    </w:p>
    <w:p w14:paraId="04DAE1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0.805850   -0.517920    0.480306</w:t>
      </w:r>
    </w:p>
    <w:p w14:paraId="5BFEB1F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0.484564    0.948587    0.493249</w:t>
      </w:r>
    </w:p>
    <w:p w14:paraId="54FEAA1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-1.228101    2.151755   -0.133466</w:t>
      </w:r>
    </w:p>
    <w:p w14:paraId="48D0589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-2.486693   -0.197664   -0.033853</w:t>
      </w:r>
    </w:p>
    <w:p w14:paraId="7BE3C56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-1.481316   -0.202666   -1.470530</w:t>
      </w:r>
    </w:p>
    <w:p w14:paraId="6C19598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-0.950073   -1.509366    1.216368</w:t>
      </w:r>
    </w:p>
    <w:p w14:paraId="238DAC1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H       -0.456391   -2.094328   -0.376385</w:t>
      </w:r>
    </w:p>
    <w:p w14:paraId="0D0F28C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2.602454    0.160158   -0.657856</w:t>
      </w:r>
    </w:p>
    <w:p w14:paraId="199B0B0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1.096590   -0.161756   -1.702739</w:t>
      </w:r>
    </w:p>
    <w:p w14:paraId="6C036EC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1.399794   -0.913481    1.301911</w:t>
      </w:r>
    </w:p>
    <w:p w14:paraId="5ABE851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1.147717    1.692814    0.911606</w:t>
      </w:r>
    </w:p>
    <w:p w14:paraId="5A049C4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7DECDA62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0282EC7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-644.4333                183.1286                355.3666</w:t>
      </w:r>
    </w:p>
    <w:p w14:paraId="73B59B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372.0227                546.7024                633.9842</w:t>
      </w:r>
    </w:p>
    <w:p w14:paraId="191089F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668.5539                696.6675                782.3024</w:t>
      </w:r>
    </w:p>
    <w:p w14:paraId="2A89926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807.7416                868.3251                879.2160</w:t>
      </w:r>
    </w:p>
    <w:p w14:paraId="7AC1A8A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923.9504                958.6614                972.4148</w:t>
      </w:r>
    </w:p>
    <w:p w14:paraId="726FA31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1015.5494              1084.7047              1111.4223</w:t>
      </w:r>
    </w:p>
    <w:p w14:paraId="3FD1CCB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1119.6696              1196.7521              1211.1341</w:t>
      </w:r>
    </w:p>
    <w:p w14:paraId="6EA7EE2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1253.1466              1305.5698              1316.9124</w:t>
      </w:r>
    </w:p>
    <w:p w14:paraId="3B67842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1360.3487              1374.0693              1453.9028</w:t>
      </w:r>
    </w:p>
    <w:p w14:paraId="0D45213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1468.6273              1484.0563              1499.5313</w:t>
      </w:r>
    </w:p>
    <w:p w14:paraId="3018D19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3012.5384              3068.7079              3083.3577</w:t>
      </w:r>
    </w:p>
    <w:p w14:paraId="432C683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3121.7355              3138.2735              3171.6665</w:t>
      </w:r>
    </w:p>
    <w:p w14:paraId="19A5E25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3215.6248              3240.5613              3285.1962</w:t>
      </w:r>
    </w:p>
    <w:p w14:paraId="0BE8E27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044FEA6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i10 – i15</w:t>
      </w:r>
    </w:p>
    <w:p w14:paraId="71E9CCBD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316075D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-1.388182    0.861888   -0.062478</w:t>
      </w:r>
    </w:p>
    <w:p w14:paraId="5C95485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-1.559830   -0.631421    0.076907</w:t>
      </w:r>
    </w:p>
    <w:p w14:paraId="6604206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-0.124877   -1.176461   -0.105382</w:t>
      </w:r>
    </w:p>
    <w:p w14:paraId="475B9BC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2.232342   -0.010199   -0.046849</w:t>
      </w:r>
    </w:p>
    <w:p w14:paraId="2074206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0.760652    0.038241    0.094295</w:t>
      </w:r>
    </w:p>
    <w:p w14:paraId="220AB8C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-0.087390    1.205939   -0.025264</w:t>
      </w:r>
    </w:p>
    <w:p w14:paraId="105E683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-2.217307    1.555252   -0.119636</w:t>
      </w:r>
    </w:p>
    <w:p w14:paraId="10D1680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-1.955167   -0.876400    1.071216</w:t>
      </w:r>
    </w:p>
    <w:p w14:paraId="4C9121D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-2.259547   -1.050876   -0.651153</w:t>
      </w:r>
    </w:p>
    <w:p w14:paraId="76CC4FF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0.111204   -2.002407    0.569847</w:t>
      </w:r>
    </w:p>
    <w:p w14:paraId="17253B5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0.019386   -1.544272   -1.130084</w:t>
      </w:r>
    </w:p>
    <w:p w14:paraId="0A61FC2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2.789072    0.902103   -0.214073</w:t>
      </w:r>
    </w:p>
    <w:p w14:paraId="6C12461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2.715224   -0.970552   -0.161001</w:t>
      </w:r>
    </w:p>
    <w:p w14:paraId="1416F05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1.505908    0.039776    1.111474</w:t>
      </w:r>
    </w:p>
    <w:p w14:paraId="4F0EFE5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0.294940    2.219452   -0.063962</w:t>
      </w:r>
    </w:p>
    <w:p w14:paraId="0D3F328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C835637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658F53A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-1952.2115                139.5367                290.6863</w:t>
      </w:r>
    </w:p>
    <w:p w14:paraId="4688CEB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317.6759                387.7784                489.2662</w:t>
      </w:r>
    </w:p>
    <w:p w14:paraId="096EF9E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588.0892                629.7099                714.8650</w:t>
      </w:r>
    </w:p>
    <w:p w14:paraId="0176E2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754.4174                833.3457                870.8108</w:t>
      </w:r>
    </w:p>
    <w:p w14:paraId="48E8777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919.2006                940.7387                955.4663</w:t>
      </w:r>
    </w:p>
    <w:p w14:paraId="193B0C2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1006.5577              1025.8301              1110.3751</w:t>
      </w:r>
    </w:p>
    <w:p w14:paraId="094D50B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 xml:space="preserve"> 1136.9009              1196.9184              1227.0151</w:t>
      </w:r>
    </w:p>
    <w:p w14:paraId="761F3B1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1272.4661              1287.2240              1319.5842</w:t>
      </w:r>
    </w:p>
    <w:p w14:paraId="272A2E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1332.6591              1428.9783              1449.9467</w:t>
      </w:r>
    </w:p>
    <w:p w14:paraId="184BB18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1479.2900              1503.0565              1609.3260</w:t>
      </w:r>
    </w:p>
    <w:p w14:paraId="2AE6561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2207.4124              3022.5656              3030.4825</w:t>
      </w:r>
    </w:p>
    <w:p w14:paraId="6182A11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3083.7767              3102.4265              3168.6878</w:t>
      </w:r>
    </w:p>
    <w:p w14:paraId="6B6A507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3206.2126              3233.1664              3291.1618</w:t>
      </w:r>
    </w:p>
    <w:p w14:paraId="689E852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468115A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i22 – p15</w:t>
      </w:r>
    </w:p>
    <w:p w14:paraId="476E62CA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70D0C8F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-1.457022    0.114192   -0.180147</w:t>
      </w:r>
    </w:p>
    <w:p w14:paraId="14BA363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-0.763988   -1.176928    0.266757</w:t>
      </w:r>
    </w:p>
    <w:p w14:paraId="46BEECA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0.669142   -1.216126   -0.183702</w:t>
      </w:r>
    </w:p>
    <w:p w14:paraId="258A2C4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1.395632   -0.078185   -0.212040</w:t>
      </w:r>
    </w:p>
    <w:p w14:paraId="40D220B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0.746224    1.218983    0.033856</w:t>
      </w:r>
    </w:p>
    <w:p w14:paraId="583E2D2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-0.583781    1.319865    0.053670</w:t>
      </w:r>
    </w:p>
    <w:p w14:paraId="64560F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-2.412026    0.224685    0.339781</w:t>
      </w:r>
    </w:p>
    <w:p w14:paraId="5493CFE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-1.693958    0.058641   -1.252644</w:t>
      </w:r>
    </w:p>
    <w:p w14:paraId="459CDAD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-0.777794   -1.235661    1.365876</w:t>
      </w:r>
    </w:p>
    <w:p w14:paraId="2D83595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-1.310610   -2.049780   -0.097735</w:t>
      </w:r>
    </w:p>
    <w:p w14:paraId="2307618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1.134415   -2.171679   -0.399150</w:t>
      </w:r>
    </w:p>
    <w:p w14:paraId="6D3478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2.290419   -0.209112    1.584669</w:t>
      </w:r>
    </w:p>
    <w:p w14:paraId="10F4B47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2.418191   -0.086982   -0.573038</w:t>
      </w:r>
    </w:p>
    <w:p w14:paraId="16BC150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1.372716    2.092764    0.173328</w:t>
      </w:r>
    </w:p>
    <w:p w14:paraId="487F27D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-1.058602    2.286320    0.188562</w:t>
      </w:r>
    </w:p>
    <w:p w14:paraId="5128912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C55D03A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2321FDF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-680.1191                186.9630                257.2373</w:t>
      </w:r>
    </w:p>
    <w:p w14:paraId="6A19A03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312.8601                369.6337                486.0862</w:t>
      </w:r>
    </w:p>
    <w:p w14:paraId="7425090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547.6198                570.8009                702.5703</w:t>
      </w:r>
    </w:p>
    <w:p w14:paraId="4BD7DBE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770.5131                782.5525                867.2065</w:t>
      </w:r>
    </w:p>
    <w:p w14:paraId="331B49A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945.3941                966.5695                994.1041</w:t>
      </w:r>
    </w:p>
    <w:p w14:paraId="38E4D89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1001.2207              1012.8523              1046.1757</w:t>
      </w:r>
    </w:p>
    <w:p w14:paraId="3E55112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1080.8031              1179.7708              1192.3594</w:t>
      </w:r>
    </w:p>
    <w:p w14:paraId="60802D9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1205.9326              1277.0196              1355.9430</w:t>
      </w:r>
    </w:p>
    <w:p w14:paraId="306279B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1367.2581              1409.4661              1443.9208</w:t>
      </w:r>
    </w:p>
    <w:p w14:paraId="4CE506C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1471.4703              1488.5453              1618.3180</w:t>
      </w:r>
    </w:p>
    <w:p w14:paraId="0940CB5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1720.2751              3000.4148              3014.3212</w:t>
      </w:r>
    </w:p>
    <w:p w14:paraId="15C5AF6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3097.7663              3104.0919              3180.1917</w:t>
      </w:r>
    </w:p>
    <w:p w14:paraId="5BE70AB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3189.3127              3206.6883              3216.2334</w:t>
      </w:r>
    </w:p>
    <w:p w14:paraId="4992D17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07AAAE8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i22 – p16</w:t>
      </w:r>
    </w:p>
    <w:p w14:paraId="1CFB569B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7136475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-1.401057    0.464464   -0.123286</w:t>
      </w:r>
    </w:p>
    <w:p w14:paraId="4A5C601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-0.975896   -0.979071   -0.057685</w:t>
      </w:r>
    </w:p>
    <w:p w14:paraId="54DF8A9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0.311158   -1.361943   -0.106181</w:t>
      </w:r>
    </w:p>
    <w:p w14:paraId="1ED528E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C        1.458062   -0.402721   -0.025348</w:t>
      </w:r>
    </w:p>
    <w:p w14:paraId="728E585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1.020975    1.031381    0.065431</w:t>
      </w:r>
    </w:p>
    <w:p w14:paraId="59E0E81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-0.248763    1.415927    0.021483</w:t>
      </w:r>
    </w:p>
    <w:p w14:paraId="2433867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-2.156149    0.670717    0.642944</w:t>
      </w:r>
    </w:p>
    <w:p w14:paraId="67B9E56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-1.905011    0.641428   -1.083678</w:t>
      </w:r>
    </w:p>
    <w:p w14:paraId="61A2BBB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-1.233364   -1.227924    1.898837</w:t>
      </w:r>
    </w:p>
    <w:p w14:paraId="3B09569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-1.755464   -1.726577   -0.167540</w:t>
      </w:r>
    </w:p>
    <w:p w14:paraId="704CC92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0.549729   -2.420614   -0.142798</w:t>
      </w:r>
    </w:p>
    <w:p w14:paraId="4CCD001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2.083536   -0.656602    0.842071</w:t>
      </w:r>
    </w:p>
    <w:p w14:paraId="6F89F53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2.116129   -0.537860   -0.894837</w:t>
      </w:r>
    </w:p>
    <w:p w14:paraId="1A91C81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1.804160    1.776486    0.170481</w:t>
      </w:r>
    </w:p>
    <w:p w14:paraId="65B5739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-0.490444    2.472726    0.088034</w:t>
      </w:r>
    </w:p>
    <w:p w14:paraId="7D2151C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24A65C2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7B2E74B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-677.1536                106.4907                242.6501</w:t>
      </w:r>
    </w:p>
    <w:p w14:paraId="4040043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391.5076                434.8349                458.3347</w:t>
      </w:r>
    </w:p>
    <w:p w14:paraId="72EDC4C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547.2628                583.6489                652.6285</w:t>
      </w:r>
    </w:p>
    <w:p w14:paraId="26A4207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746.3249                866.7775                904.9525</w:t>
      </w:r>
    </w:p>
    <w:p w14:paraId="017DC14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955.6877                958.8868                979.1844</w:t>
      </w:r>
    </w:p>
    <w:p w14:paraId="506DABE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989.2158              1017.7993              1031.3666</w:t>
      </w:r>
    </w:p>
    <w:p w14:paraId="1A6852E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1058.8661              1192.7072              1226.2678</w:t>
      </w:r>
    </w:p>
    <w:p w14:paraId="2F4022C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1234.3387              1236.6587              1371.6235</w:t>
      </w:r>
    </w:p>
    <w:p w14:paraId="4A83307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1394.8880              1425.2651              1448.5702</w:t>
      </w:r>
    </w:p>
    <w:p w14:paraId="25E72EF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1462.8255              1486.2049              1671.1541</w:t>
      </w:r>
    </w:p>
    <w:p w14:paraId="31012BC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1769.3446              3013.5129              3021.3127</w:t>
      </w:r>
    </w:p>
    <w:p w14:paraId="14F9ECD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3033.6987              3063.0998              3165.5679</w:t>
      </w:r>
    </w:p>
    <w:p w14:paraId="52FF51F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3169.9159              3189.3653              3191.5206</w:t>
      </w:r>
    </w:p>
    <w:p w14:paraId="27F7449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41058D5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i16 – i22</w:t>
      </w:r>
    </w:p>
    <w:p w14:paraId="122CD1C0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5C777B9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-1.376535    0.227022    0.397258</w:t>
      </w:r>
    </w:p>
    <w:p w14:paraId="6ECCCBE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-0.491941    1.290163   -0.180263</w:t>
      </w:r>
    </w:p>
    <w:p w14:paraId="41B6854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0.841628    0.932698   -0.257220</w:t>
      </w:r>
    </w:p>
    <w:p w14:paraId="1222D4A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1.385263   -0.176552    0.593889</w:t>
      </w:r>
    </w:p>
    <w:p w14:paraId="5D459DF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0.633565   -0.979063   -0.396291</w:t>
      </w:r>
    </w:p>
    <w:p w14:paraId="52C980D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-0.846774   -1.115449   -0.196743</w:t>
      </w:r>
    </w:p>
    <w:p w14:paraId="175FB05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-2.431514    0.382593    0.165249</w:t>
      </w:r>
    </w:p>
    <w:p w14:paraId="4CFCA7F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-1.299342    0.191565    1.491605</w:t>
      </w:r>
    </w:p>
    <w:p w14:paraId="13C5591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-0.890149    2.102239   -0.775310</w:t>
      </w:r>
    </w:p>
    <w:p w14:paraId="14F7D2C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1.531197    1.461060   -0.906474</w:t>
      </w:r>
    </w:p>
    <w:p w14:paraId="025EB73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1.032043   -0.212436    1.626180</w:t>
      </w:r>
    </w:p>
    <w:p w14:paraId="06A7DAC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2.466218   -0.276886    0.544437</w:t>
      </w:r>
    </w:p>
    <w:p w14:paraId="707FD7C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1.145314   -1.456990   -1.220296</w:t>
      </w:r>
    </w:p>
    <w:p w14:paraId="73870BC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-1.090972   -1.954100    0.467368</w:t>
      </w:r>
    </w:p>
    <w:p w14:paraId="1EDC08C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-1.334032   -1.309956   -1.156543</w:t>
      </w:r>
    </w:p>
    <w:p w14:paraId="7A4A277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9D7EFC6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lastRenderedPageBreak/>
        <w:t>Frequencies</w:t>
      </w:r>
    </w:p>
    <w:p w14:paraId="3C162A9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-647.1415                234.6904                345.1524</w:t>
      </w:r>
    </w:p>
    <w:p w14:paraId="396D9EE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430.6781                575.5386                580.3890</w:t>
      </w:r>
    </w:p>
    <w:p w14:paraId="3D75E3E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602.1000                669.9235                830.5937</w:t>
      </w:r>
    </w:p>
    <w:p w14:paraId="6EB4E28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882.3546                896.5378                926.7036</w:t>
      </w:r>
    </w:p>
    <w:p w14:paraId="2C63CF3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934.8100                999.8778              1013.7684</w:t>
      </w:r>
    </w:p>
    <w:p w14:paraId="0C11D11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1085.9705              1099.1704              1156.9502</w:t>
      </w:r>
    </w:p>
    <w:p w14:paraId="228F443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1184.5337              1198.2824              1209.0613</w:t>
      </w:r>
    </w:p>
    <w:p w14:paraId="6D3891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1234.7392              1300.7653              1337.6541</w:t>
      </w:r>
    </w:p>
    <w:p w14:paraId="2E3F2D0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1375.6714              1394.4403              1477.9624</w:t>
      </w:r>
    </w:p>
    <w:p w14:paraId="48B0776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1483.2911              1493.5885              1509.1805</w:t>
      </w:r>
    </w:p>
    <w:p w14:paraId="34E0C9C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3022.6346              3036.3537              3078.8946</w:t>
      </w:r>
    </w:p>
    <w:p w14:paraId="2EA90B8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3087.8078              3118.6214              3169.8229</w:t>
      </w:r>
    </w:p>
    <w:p w14:paraId="262C94D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3197.7139              3221.7516              3227.0241</w:t>
      </w:r>
    </w:p>
    <w:p w14:paraId="1756983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7019E126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i16 – i19</w:t>
      </w:r>
    </w:p>
    <w:p w14:paraId="2BDF5BFA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32D8525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0.634590    1.194162    0.155726</w:t>
      </w:r>
    </w:p>
    <w:p w14:paraId="2FDAFF1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1.587557   -0.029848    0.054339</w:t>
      </w:r>
    </w:p>
    <w:p w14:paraId="7F78CD0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0.639602   -1.221239    0.056220</w:t>
      </w:r>
    </w:p>
    <w:p w14:paraId="585E5DC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-1.717239   -0.030786    0.423146</w:t>
      </w:r>
    </w:p>
    <w:p w14:paraId="3741A72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-0.684683   -0.773144   -0.362394</w:t>
      </w:r>
    </w:p>
    <w:p w14:paraId="6CB5DAD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-0.686116    0.700218   -0.448937</w:t>
      </w:r>
    </w:p>
    <w:p w14:paraId="1799E80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1.022862    2.065523   -0.375583</w:t>
      </w:r>
    </w:p>
    <w:p w14:paraId="0667917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0.499770    1.487860    1.201840</w:t>
      </w:r>
    </w:p>
    <w:p w14:paraId="4E434C4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2.177467    0.020262   -0.867125</w:t>
      </w:r>
    </w:p>
    <w:p w14:paraId="06D3254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2.301209   -0.085718    0.881110</w:t>
      </w:r>
    </w:p>
    <w:p w14:paraId="6D49DF9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0.011715   -1.621854   -1.062200</w:t>
      </w:r>
    </w:p>
    <w:p w14:paraId="4612C88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0.770533   -2.091735    0.690411</w:t>
      </w:r>
    </w:p>
    <w:p w14:paraId="59A3601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-1.594876   -0.005742    1.503886</w:t>
      </w:r>
    </w:p>
    <w:p w14:paraId="6BAB5BE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-2.745093   -0.017843    0.077009</w:t>
      </w:r>
    </w:p>
    <w:p w14:paraId="27F09FA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-1.085854    1.213072   -1.317952</w:t>
      </w:r>
    </w:p>
    <w:p w14:paraId="552AA11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F71CE42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2C02A5F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-2049.7012                147.1339                302.4691</w:t>
      </w:r>
    </w:p>
    <w:p w14:paraId="7CA52B4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381.0599                590.2294                637.7086</w:t>
      </w:r>
    </w:p>
    <w:p w14:paraId="677B028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704.5298                760.3010                826.5975</w:t>
      </w:r>
    </w:p>
    <w:p w14:paraId="751C37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881.4969                894.3596                925.8107</w:t>
      </w:r>
    </w:p>
    <w:p w14:paraId="56968A7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953.7309                977.7849                998.4497</w:t>
      </w:r>
    </w:p>
    <w:p w14:paraId="684BF2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1013.1717              1045.2680              1100.3022</w:t>
      </w:r>
    </w:p>
    <w:p w14:paraId="44B1FCF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1113.6103              1168.7937              1187.6578</w:t>
      </w:r>
    </w:p>
    <w:p w14:paraId="7B42EF1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1229.7863              1248.6423              1307.6486</w:t>
      </w:r>
    </w:p>
    <w:p w14:paraId="51DB314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1326.8546              1351.3564              1385.0100</w:t>
      </w:r>
    </w:p>
    <w:p w14:paraId="60FD53A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1473.3563              1484.3334              1501.5351</w:t>
      </w:r>
    </w:p>
    <w:p w14:paraId="717FA4C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2156.8936              3049.5430              3061.7939</w:t>
      </w:r>
    </w:p>
    <w:p w14:paraId="48E1687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3099.0393              3113.4789              3121.6883</w:t>
      </w:r>
    </w:p>
    <w:p w14:paraId="0A70A48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 xml:space="preserve"> 3170.2734              3195.4079              3211.6047</w:t>
      </w:r>
    </w:p>
    <w:p w14:paraId="1E646A9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D5B033F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i17 – i18</w:t>
      </w:r>
    </w:p>
    <w:p w14:paraId="7798452D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27A2BF8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-1.481069   -0.038885    0.260493</w:t>
      </w:r>
    </w:p>
    <w:p w14:paraId="299A01A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-0.703094    1.218606   -0.070909</w:t>
      </w:r>
    </w:p>
    <w:p w14:paraId="143DF6D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0.705071    0.749245   -0.413925</w:t>
      </w:r>
    </w:p>
    <w:p w14:paraId="2833CFD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1.472920   -0.000801    0.635658</w:t>
      </w:r>
    </w:p>
    <w:p w14:paraId="66B9C30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0.715389   -0.772891   -0.423799</w:t>
      </w:r>
    </w:p>
    <w:p w14:paraId="7F7C8FE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-0.659655   -1.238682   -0.087451</w:t>
      </w:r>
    </w:p>
    <w:p w14:paraId="68AA7ED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-2.563262   -0.082378    0.260683</w:t>
      </w:r>
    </w:p>
    <w:p w14:paraId="6FD1E99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-1.149073    1.697179   -0.952834</w:t>
      </w:r>
    </w:p>
    <w:p w14:paraId="62FAD84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-0.712132    1.961921    0.733744</w:t>
      </w:r>
    </w:p>
    <w:p w14:paraId="4C485CB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1.267665    1.313215   -1.148497</w:t>
      </w:r>
    </w:p>
    <w:p w14:paraId="0F1A679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2.554292    0.014443    0.564459</w:t>
      </w:r>
    </w:p>
    <w:p w14:paraId="03042CA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1.087740   -0.021491    1.651386</w:t>
      </w:r>
    </w:p>
    <w:p w14:paraId="5230AEC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1.286993   -1.333548   -1.152734</w:t>
      </w:r>
    </w:p>
    <w:p w14:paraId="30ADA1B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-1.087961   -2.152575   -0.479121</w:t>
      </w:r>
    </w:p>
    <w:p w14:paraId="10210A4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-0.981638   -0.896312    1.122511</w:t>
      </w:r>
    </w:p>
    <w:p w14:paraId="5E92F1E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656C452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09B6475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-1963.2025                232.9551                302.4619</w:t>
      </w:r>
    </w:p>
    <w:p w14:paraId="30DCC93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445.5962                598.4122                652.7889</w:t>
      </w:r>
    </w:p>
    <w:p w14:paraId="2120750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671.3781                771.1396                789.0766</w:t>
      </w:r>
    </w:p>
    <w:p w14:paraId="7535BDB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818.1333                883.6174                916.1615</w:t>
      </w:r>
    </w:p>
    <w:p w14:paraId="29BD111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957.2455                978.1522                982.8408</w:t>
      </w:r>
    </w:p>
    <w:p w14:paraId="55449A8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1041.8596              1052.9792              1090.4123</w:t>
      </w:r>
    </w:p>
    <w:p w14:paraId="43E8453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1096.1488              1100.6474              1186.5527</w:t>
      </w:r>
    </w:p>
    <w:p w14:paraId="40B34C1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1218.1445              1262.1243              1286.7368</w:t>
      </w:r>
    </w:p>
    <w:p w14:paraId="397A8EF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1311.7485              1333.2664              1368.0931</w:t>
      </w:r>
    </w:p>
    <w:p w14:paraId="2DCB11D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1389.1520              1489.4986              1499.1790</w:t>
      </w:r>
    </w:p>
    <w:p w14:paraId="6279225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2195.5531              3023.5854              3066.0492</w:t>
      </w:r>
    </w:p>
    <w:p w14:paraId="5C27B31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3127.6137              3188.1993              3195.0061</w:t>
      </w:r>
    </w:p>
    <w:p w14:paraId="7A0E050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3204.2925              3214.2833              3223.8348</w:t>
      </w:r>
    </w:p>
    <w:p w14:paraId="06E45DB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1EC5D40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i16 – i17</w:t>
      </w:r>
    </w:p>
    <w:p w14:paraId="63C207F6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25B84C8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1.481050   -0.038860    0.260521</w:t>
      </w:r>
    </w:p>
    <w:p w14:paraId="2A5D821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0.659678   -1.238683   -0.087459</w:t>
      </w:r>
    </w:p>
    <w:p w14:paraId="605436B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-0.715376   -0.772907   -0.423783</w:t>
      </w:r>
    </w:p>
    <w:p w14:paraId="19C3270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-1.472899   -0.000807    0.635672</w:t>
      </w:r>
    </w:p>
    <w:p w14:paraId="6EBDF62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-0.705088    0.749231   -0.413942</w:t>
      </w:r>
    </w:p>
    <w:p w14:paraId="0898837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0.703068    1.218614   -0.070932</w:t>
      </w:r>
    </w:p>
    <w:p w14:paraId="5DF7611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2.563243   -0.082342    0.260768</w:t>
      </w:r>
    </w:p>
    <w:p w14:paraId="76547D6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1.088014   -2.152502   -0.479267</w:t>
      </w:r>
    </w:p>
    <w:p w14:paraId="225CC92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0.981657   -0.896332    1.122512</w:t>
      </w:r>
    </w:p>
    <w:p w14:paraId="5C9D3E5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H       -1.286996   -1.333594   -1.152681</w:t>
      </w:r>
    </w:p>
    <w:p w14:paraId="176EA99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-2.554272    0.014398    0.564495</w:t>
      </w:r>
    </w:p>
    <w:p w14:paraId="0B6DC37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-1.087698   -0.021456    1.651394</w:t>
      </w:r>
    </w:p>
    <w:p w14:paraId="0CF0F83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-1.267695    1.313186   -1.148517</w:t>
      </w:r>
    </w:p>
    <w:p w14:paraId="136E0D4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1.149055    1.697160   -0.952869</w:t>
      </w:r>
    </w:p>
    <w:p w14:paraId="7FFF127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0.712096    1.961953    0.733699</w:t>
      </w:r>
    </w:p>
    <w:p w14:paraId="77750EC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0C44872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651C361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-1963.2074                232.9811                302.4754</w:t>
      </w:r>
    </w:p>
    <w:p w14:paraId="0655350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445.5989                598.4226                652.8281</w:t>
      </w:r>
    </w:p>
    <w:p w14:paraId="0DDF36D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671.3725                771.1467                789.0829</w:t>
      </w:r>
    </w:p>
    <w:p w14:paraId="47488B6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818.1423                883.6171                916.1613</w:t>
      </w:r>
    </w:p>
    <w:p w14:paraId="45190DC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957.2426                978.1529                982.8381</w:t>
      </w:r>
    </w:p>
    <w:p w14:paraId="6D32E5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1041.8624              1052.9817              1090.4123</w:t>
      </w:r>
    </w:p>
    <w:p w14:paraId="54A05D3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1096.1481              1100.6489              1186.5507</w:t>
      </w:r>
    </w:p>
    <w:p w14:paraId="2725712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1218.1452              1262.1181              1286.7303</w:t>
      </w:r>
    </w:p>
    <w:p w14:paraId="6271F0E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1311.7589              1333.2567              1368.0970</w:t>
      </w:r>
    </w:p>
    <w:p w14:paraId="4832C52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1389.1517              1489.4988              1499.1799</w:t>
      </w:r>
    </w:p>
    <w:p w14:paraId="5EC3163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2195.5499              3023.5781              3066.0534</w:t>
      </w:r>
    </w:p>
    <w:p w14:paraId="7D38A8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3127.6144              3188.2025              3195.0143</w:t>
      </w:r>
    </w:p>
    <w:p w14:paraId="01B1AD3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3204.3028              3214.2934              3223.8369</w:t>
      </w:r>
    </w:p>
    <w:p w14:paraId="184F463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4466688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i16 – p17</w:t>
      </w:r>
    </w:p>
    <w:p w14:paraId="0BD84E1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04399F2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-1.437264    0.151984    0.094938</w:t>
      </w:r>
    </w:p>
    <w:p w14:paraId="319B753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-0.628865    1.190782   -0.182183</w:t>
      </w:r>
    </w:p>
    <w:p w14:paraId="33ED3F0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0.760699    0.745522   -0.454361</w:t>
      </w:r>
    </w:p>
    <w:p w14:paraId="2F97231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1.429494    0.003650    0.687703</w:t>
      </w:r>
    </w:p>
    <w:p w14:paraId="542B05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0.713767   -0.771733   -0.377361</w:t>
      </w:r>
    </w:p>
    <w:p w14:paraId="1175297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-0.735246   -1.172008   -0.124932</w:t>
      </w:r>
    </w:p>
    <w:p w14:paraId="56C3889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-2.499189    0.228139    0.290833</w:t>
      </w:r>
    </w:p>
    <w:p w14:paraId="265B55E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-1.366817    0.225630    2.152580</w:t>
      </w:r>
    </w:p>
    <w:p w14:paraId="18FB6B5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-0.925517    2.232201   -0.159349</w:t>
      </w:r>
    </w:p>
    <w:p w14:paraId="0051BC1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1.377459    1.276607   -1.168921</w:t>
      </w:r>
    </w:p>
    <w:p w14:paraId="5AA90C1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0.974633    0.089773    1.668999</w:t>
      </w:r>
    </w:p>
    <w:p w14:paraId="224139A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2.512280   -0.040242    0.680744</w:t>
      </w:r>
    </w:p>
    <w:p w14:paraId="3B4E84F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1.310287   -1.371115   -1.053361</w:t>
      </w:r>
    </w:p>
    <w:p w14:paraId="4E50509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-0.841397   -1.851138    0.725569</w:t>
      </w:r>
    </w:p>
    <w:p w14:paraId="7A2FE48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-1.157248   -1.679034   -0.999915</w:t>
      </w:r>
    </w:p>
    <w:p w14:paraId="1A5DFF2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3136B25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3B021F5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-562.9842                275.2946                323.1055</w:t>
      </w:r>
    </w:p>
    <w:p w14:paraId="5B792F9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378.0864                390.4872                491.6493</w:t>
      </w:r>
    </w:p>
    <w:p w14:paraId="5323654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680.2474                771.8338                780.9368</w:t>
      </w:r>
    </w:p>
    <w:p w14:paraId="0FF25D0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788.0786                820.2631                894.4767</w:t>
      </w:r>
    </w:p>
    <w:p w14:paraId="5FE8449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933.9494                948.8634                971.4818</w:t>
      </w:r>
    </w:p>
    <w:p w14:paraId="6C9B32C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1001.7553              1023.9073              1054.9559</w:t>
      </w:r>
    </w:p>
    <w:p w14:paraId="18F8272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1074.5598              1096.4362              1108.2621</w:t>
      </w:r>
    </w:p>
    <w:p w14:paraId="0301FC3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1128.9209              1194.3078              1215.3734</w:t>
      </w:r>
    </w:p>
    <w:p w14:paraId="7E35EB5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1308.7327              1333.5605              1386.4555</w:t>
      </w:r>
    </w:p>
    <w:p w14:paraId="7593A57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1397.8284              1482.4166              1491.5143</w:t>
      </w:r>
    </w:p>
    <w:p w14:paraId="3C3F535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1619.0902              3054.7075              3100.8011</w:t>
      </w:r>
    </w:p>
    <w:p w14:paraId="646D28B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3133.9088              3194.2893              3201.2604</w:t>
      </w:r>
    </w:p>
    <w:p w14:paraId="4ABFD4D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3211.0180              3230.5833              3233.7836</w:t>
      </w:r>
    </w:p>
    <w:p w14:paraId="3C55063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4DC11BF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i20 – i21</w:t>
      </w:r>
    </w:p>
    <w:p w14:paraId="29A194D8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36D7EEB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-0.940648   -1.094805   -0.140111</w:t>
      </w:r>
    </w:p>
    <w:p w14:paraId="14EEEBC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-1.318294    0.292570    0.407568</w:t>
      </w:r>
    </w:p>
    <w:p w14:paraId="2CD81BB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-0.386804    1.301688   -0.246626</w:t>
      </w:r>
    </w:p>
    <w:p w14:paraId="79AB2C7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1.413184   -0.297542    0.569368</w:t>
      </w:r>
    </w:p>
    <w:p w14:paraId="36D4CE6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1.038909    0.817249   -0.159818</w:t>
      </w:r>
    </w:p>
    <w:p w14:paraId="1CFF403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0.544949   -1.137754   -0.281544</w:t>
      </w:r>
    </w:p>
    <w:p w14:paraId="074FBFC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-1.417899   -1.270099   -1.110256</w:t>
      </w:r>
    </w:p>
    <w:p w14:paraId="197BD19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-1.303055   -1.876840    0.542315</w:t>
      </w:r>
    </w:p>
    <w:p w14:paraId="3E24411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-2.369798    0.528791    0.232023</w:t>
      </w:r>
    </w:p>
    <w:p w14:paraId="0FE28BF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-1.147709    0.305546    1.487769</w:t>
      </w:r>
    </w:p>
    <w:p w14:paraId="011F5BF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-0.660332    1.472804   -1.295080</w:t>
      </w:r>
    </w:p>
    <w:p w14:paraId="2B16F9A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-0.445060    2.278989    0.249223</w:t>
      </w:r>
    </w:p>
    <w:p w14:paraId="2B7451F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2.455362   -0.535564    0.743258</w:t>
      </w:r>
    </w:p>
    <w:p w14:paraId="287A1F7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1.782991    1.471691   -0.625836</w:t>
      </w:r>
    </w:p>
    <w:p w14:paraId="7016753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0.997723   -1.663758   -1.116436</w:t>
      </w:r>
    </w:p>
    <w:p w14:paraId="289C3BD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CAFF8BA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55E5C0B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-901.1801                235.1955                298.1205</w:t>
      </w:r>
    </w:p>
    <w:p w14:paraId="6A1E77A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436.0423                545.0326                615.1535</w:t>
      </w:r>
    </w:p>
    <w:p w14:paraId="2DE13FB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627.1874                753.6830                831.2873</w:t>
      </w:r>
    </w:p>
    <w:p w14:paraId="35557D6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856.8359                895.7856                916.1143</w:t>
      </w:r>
    </w:p>
    <w:p w14:paraId="2BB9E92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959.4953                985.7653              1039.7326</w:t>
      </w:r>
    </w:p>
    <w:p w14:paraId="1631A71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1082.4851              1133.1829              1146.6760</w:t>
      </w:r>
    </w:p>
    <w:p w14:paraId="09E3690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1180.5614              1218.8207              1252.3417</w:t>
      </w:r>
    </w:p>
    <w:p w14:paraId="7442202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1319.1235              1327.4301              1361.6626</w:t>
      </w:r>
    </w:p>
    <w:p w14:paraId="27D8E28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1369.1015              1381.9421              1471.8163</w:t>
      </w:r>
    </w:p>
    <w:p w14:paraId="4677CEE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1485.8802              1497.8864              1511.3069</w:t>
      </w:r>
    </w:p>
    <w:p w14:paraId="7D4A518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3002.0596              3032.5517              3061.6397</w:t>
      </w:r>
    </w:p>
    <w:p w14:paraId="2726BCC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3066.7218              3072.9655              3078.0657</w:t>
      </w:r>
    </w:p>
    <w:p w14:paraId="1424E73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3124.8321              3170.3014              3204.4243</w:t>
      </w:r>
    </w:p>
    <w:p w14:paraId="66C65F4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340FE47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i11 – i19</w:t>
      </w:r>
    </w:p>
    <w:p w14:paraId="4F67D670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5D9A6F1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1.070884   -1.059237   -0.053871</w:t>
      </w:r>
    </w:p>
    <w:p w14:paraId="08A393A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1.401586    0.403657   -0.414149</w:t>
      </w:r>
    </w:p>
    <w:p w14:paraId="066340A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C        0.338650    1.253325    0.331396</w:t>
      </w:r>
    </w:p>
    <w:p w14:paraId="28B45D9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-1.911821    0.107269   -0.445177</w:t>
      </w:r>
    </w:p>
    <w:p w14:paraId="2A76A38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-0.821363    0.307144    0.522981</w:t>
      </w:r>
    </w:p>
    <w:p w14:paraId="246B29D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-0.383247   -0.992846    0.347742</w:t>
      </w:r>
    </w:p>
    <w:p w14:paraId="3E30C36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1.654581   -1.413399    0.806702</w:t>
      </w:r>
    </w:p>
    <w:p w14:paraId="6FC4CC8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1.257739   -1.760597   -0.870639</w:t>
      </w:r>
    </w:p>
    <w:p w14:paraId="6BE8861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2.426436    0.681451   -0.159960</w:t>
      </w:r>
    </w:p>
    <w:p w14:paraId="526D92E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1.283272    0.541953   -1.492853</w:t>
      </w:r>
    </w:p>
    <w:p w14:paraId="50A95A5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0.718537    1.568070    1.309717</w:t>
      </w:r>
    </w:p>
    <w:p w14:paraId="0BFBC52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0.064223    2.158314   -0.214930</w:t>
      </w:r>
    </w:p>
    <w:p w14:paraId="54C815B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-1.753992    0.359060   -1.489619</w:t>
      </w:r>
    </w:p>
    <w:p w14:paraId="1AF589B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-2.842770   -0.373516   -0.170940</w:t>
      </w:r>
    </w:p>
    <w:p w14:paraId="58B1C7F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-0.976157   -1.877203    0.548993</w:t>
      </w:r>
    </w:p>
    <w:p w14:paraId="375214D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2F582F2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7FAD62C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-817.3991                150.7969                296.1058</w:t>
      </w:r>
    </w:p>
    <w:p w14:paraId="39B2E5C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329.3242                511.6522                575.5617</w:t>
      </w:r>
    </w:p>
    <w:p w14:paraId="1F25BE6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607.0599                737.4605                773.1841</w:t>
      </w:r>
    </w:p>
    <w:p w14:paraId="0606A80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826.3143                857.4363                901.3139</w:t>
      </w:r>
    </w:p>
    <w:p w14:paraId="4869AF6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914.7684                943.8330                993.5084</w:t>
      </w:r>
    </w:p>
    <w:p w14:paraId="197AAA2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1025.3361              1040.9724              1130.4463</w:t>
      </w:r>
    </w:p>
    <w:p w14:paraId="11DD982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1173.2708              1223.5545              1242.5087</w:t>
      </w:r>
    </w:p>
    <w:p w14:paraId="7D237DD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1285.6595              1311.0060              1334.7787</w:t>
      </w:r>
    </w:p>
    <w:p w14:paraId="559F813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1364.1154              1427.2827              1471.5492</w:t>
      </w:r>
    </w:p>
    <w:p w14:paraId="632DDCC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1480.4974              1491.3423              1511.3831</w:t>
      </w:r>
    </w:p>
    <w:p w14:paraId="717C5D9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3029.9740              3049.5149              3063.7510</w:t>
      </w:r>
    </w:p>
    <w:p w14:paraId="4B1E6D4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3102.6374              3109.9222              3123.3190</w:t>
      </w:r>
    </w:p>
    <w:p w14:paraId="6952078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3137.5461              3209.3231              3250.0883</w:t>
      </w:r>
    </w:p>
    <w:p w14:paraId="0AF82A6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D8063A6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i18 – p18</w:t>
      </w:r>
    </w:p>
    <w:p w14:paraId="717BBF27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3361321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1.437259    0.151986    0.094977</w:t>
      </w:r>
    </w:p>
    <w:p w14:paraId="32CB0D4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0.735250   -1.172006   -0.124934</w:t>
      </w:r>
    </w:p>
    <w:p w14:paraId="32C9E2E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-0.713763   -0.771734   -0.377364</w:t>
      </w:r>
    </w:p>
    <w:p w14:paraId="06122D3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-1.429491    0.003642    0.687702</w:t>
      </w:r>
    </w:p>
    <w:p w14:paraId="025CFEB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-0.760698    0.745523   -0.454361</w:t>
      </w:r>
    </w:p>
    <w:p w14:paraId="44A41EE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0.628860    1.190786   -0.182178</w:t>
      </w:r>
    </w:p>
    <w:p w14:paraId="6743344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2.499189    0.228145    0.290841</w:t>
      </w:r>
    </w:p>
    <w:p w14:paraId="183971E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1.366790    0.225611    2.152377</w:t>
      </w:r>
    </w:p>
    <w:p w14:paraId="6ED3197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1.157261   -1.678996   -0.999934</w:t>
      </w:r>
    </w:p>
    <w:p w14:paraId="3384915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0.841401   -1.851163    0.725543</w:t>
      </w:r>
    </w:p>
    <w:p w14:paraId="7FC8AFE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-1.310280   -1.371115   -1.053367</w:t>
      </w:r>
    </w:p>
    <w:p w14:paraId="511180C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-2.512278   -0.040248    0.680741</w:t>
      </w:r>
    </w:p>
    <w:p w14:paraId="2785DA9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-0.974631    0.089765    1.668998</w:t>
      </w:r>
    </w:p>
    <w:p w14:paraId="552072B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-1.377461    1.276611   -1.168914</w:t>
      </w:r>
    </w:p>
    <w:p w14:paraId="58DE448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0.925512    2.232204   -0.159349</w:t>
      </w:r>
    </w:p>
    <w:p w14:paraId="61F7CBA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7A4CB2FC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6B7B6E4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-563.7727                275.3583                323.2362</w:t>
      </w:r>
    </w:p>
    <w:p w14:paraId="79424FA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378.2298                390.5695                491.6599</w:t>
      </w:r>
    </w:p>
    <w:p w14:paraId="7FF71DA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680.2455                771.8504                780.9357</w:t>
      </w:r>
    </w:p>
    <w:p w14:paraId="463A457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788.0892                820.2650                894.4779</w:t>
      </w:r>
    </w:p>
    <w:p w14:paraId="4488F64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933.9468                948.8660                971.5002</w:t>
      </w:r>
    </w:p>
    <w:p w14:paraId="555CACC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1001.7502              1023.9096              1054.9570</w:t>
      </w:r>
    </w:p>
    <w:p w14:paraId="5F5E185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1074.5603              1096.4370              1108.2629</w:t>
      </w:r>
    </w:p>
    <w:p w14:paraId="37D9136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1128.9162              1194.3095              1215.3762</w:t>
      </w:r>
    </w:p>
    <w:p w14:paraId="1DCA470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1308.7330              1333.5634              1386.4549</w:t>
      </w:r>
    </w:p>
    <w:p w14:paraId="7413FE5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1397.8297              1482.4232              1491.5213</w:t>
      </w:r>
    </w:p>
    <w:p w14:paraId="3E10E97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1619.0455              3054.7114              3100.8143</w:t>
      </w:r>
    </w:p>
    <w:p w14:paraId="29D8FA9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3133.9120              3194.2910              3201.2624</w:t>
      </w:r>
    </w:p>
    <w:p w14:paraId="0412E2A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3211.0225              3230.5864              3233.7877</w:t>
      </w:r>
    </w:p>
    <w:p w14:paraId="638CF78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201DDDA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i17 – p18</w:t>
      </w:r>
    </w:p>
    <w:p w14:paraId="0CA8B0D1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3E93F36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1.475736    0.059936    0.116422</w:t>
      </w:r>
    </w:p>
    <w:p w14:paraId="4CECA59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0.706049   -1.234651    0.061978</w:t>
      </w:r>
    </w:p>
    <w:p w14:paraId="2D991AB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-0.702793   -0.809066   -0.337288</w:t>
      </w:r>
    </w:p>
    <w:p w14:paraId="65A2092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-1.471012    0.073993    0.600439</w:t>
      </w:r>
    </w:p>
    <w:p w14:paraId="144561D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-0.689080    0.699759   -0.529150</w:t>
      </w:r>
    </w:p>
    <w:p w14:paraId="44C6BAE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0.706045    1.122541   -0.198448</w:t>
      </w:r>
    </w:p>
    <w:p w14:paraId="16FC6B2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2.517953    0.116441    0.405991</w:t>
      </w:r>
    </w:p>
    <w:p w14:paraId="6CA6DAE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1.142651   -1.910886   -0.682095</w:t>
      </w:r>
    </w:p>
    <w:p w14:paraId="5829C5A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0.725170   -1.767200    1.020070</w:t>
      </w:r>
    </w:p>
    <w:p w14:paraId="5590BF2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-1.264937   -1.441247   -1.013012</w:t>
      </w:r>
    </w:p>
    <w:p w14:paraId="2D0153E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-2.551032    0.061661    0.510844</w:t>
      </w:r>
    </w:p>
    <w:p w14:paraId="26FD2CA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-1.092624    0.227314    1.605941</w:t>
      </w:r>
    </w:p>
    <w:p w14:paraId="59A7953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-1.221053    1.187302   -1.336774</w:t>
      </w:r>
    </w:p>
    <w:p w14:paraId="0D13DA1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1.080325    2.120186   -0.390175</w:t>
      </w:r>
    </w:p>
    <w:p w14:paraId="4DA3456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0.513879    1.931357    1.595486</w:t>
      </w:r>
    </w:p>
    <w:p w14:paraId="0BAB5DF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8406768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69CBCDB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-754.3205                254.4004                323.6337</w:t>
      </w:r>
    </w:p>
    <w:p w14:paraId="4AA06DA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387.0174                404.7679                550.9457</w:t>
      </w:r>
    </w:p>
    <w:p w14:paraId="079C718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682.4575                740.7679                773.5025</w:t>
      </w:r>
    </w:p>
    <w:p w14:paraId="17BBD5D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781.9574                817.0191                895.7135</w:t>
      </w:r>
    </w:p>
    <w:p w14:paraId="1C07100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929.6143                951.0447                982.8639</w:t>
      </w:r>
    </w:p>
    <w:p w14:paraId="55FF2A4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1003.5075              1027.2611              1054.2777</w:t>
      </w:r>
    </w:p>
    <w:p w14:paraId="3906773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1073.4465              1098.3074              1107.4854</w:t>
      </w:r>
    </w:p>
    <w:p w14:paraId="4817FEA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1126.6249              1188.4130              1214.3039</w:t>
      </w:r>
    </w:p>
    <w:p w14:paraId="5B92053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1307.0009              1329.0775              1386.3476</w:t>
      </w:r>
    </w:p>
    <w:p w14:paraId="0BDE1A8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1393.8468              1479.6142              1489.5599</w:t>
      </w:r>
    </w:p>
    <w:p w14:paraId="62AD15F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1602.1369              3040.7947              3074.0137</w:t>
      </w:r>
    </w:p>
    <w:p w14:paraId="2531A6C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3133.1247              3186.7531              3198.9870</w:t>
      </w:r>
    </w:p>
    <w:p w14:paraId="7CD7597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3210.1203              3228.9133              3231.3043</w:t>
      </w:r>
    </w:p>
    <w:p w14:paraId="6C90D14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ABA3624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i17 – p17</w:t>
      </w:r>
    </w:p>
    <w:p w14:paraId="24BBBB5A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510F2EF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-1.475816    0.059843    0.116298</w:t>
      </w:r>
    </w:p>
    <w:p w14:paraId="4E8A315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-0.706147    1.122512   -0.198403</w:t>
      </w:r>
    </w:p>
    <w:p w14:paraId="2694C95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0.689014    0.699841   -0.529089</w:t>
      </w:r>
    </w:p>
    <w:p w14:paraId="34FD52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1.471128    0.074025    0.600363</w:t>
      </w:r>
    </w:p>
    <w:p w14:paraId="7548F87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0.702839   -0.808997   -0.337331</w:t>
      </w:r>
    </w:p>
    <w:p w14:paraId="0B71460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-0.705966   -1.234667    0.062038</w:t>
      </w:r>
    </w:p>
    <w:p w14:paraId="1397343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-2.518076    0.116244    0.405741</w:t>
      </w:r>
    </w:p>
    <w:p w14:paraId="2ABAB6A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-1.080464    2.120160   -0.390048</w:t>
      </w:r>
    </w:p>
    <w:p w14:paraId="57FE505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-0.514181    1.931013    1.595975</w:t>
      </w:r>
    </w:p>
    <w:p w14:paraId="525C85A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1.220932    1.187405   -1.336740</w:t>
      </w:r>
    </w:p>
    <w:p w14:paraId="42810B8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2.551134    0.061795    0.510589</w:t>
      </w:r>
    </w:p>
    <w:p w14:paraId="6BA4E18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1.092923    0.227248    1.605952</w:t>
      </w:r>
    </w:p>
    <w:p w14:paraId="2F6E13C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1.264909   -1.441109   -1.013185</w:t>
      </w:r>
    </w:p>
    <w:p w14:paraId="2CF9714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-1.142512   -1.911149   -0.681834</w:t>
      </w:r>
    </w:p>
    <w:p w14:paraId="787B0B7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-0.724977   -1.766944    1.020289</w:t>
      </w:r>
    </w:p>
    <w:p w14:paraId="237435F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C480FB0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338EB88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-753.4360                254.3489                323.5790</w:t>
      </w:r>
    </w:p>
    <w:p w14:paraId="054A6BA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386.8924                404.3747                550.8592</w:t>
      </w:r>
    </w:p>
    <w:p w14:paraId="131110F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682.4630                740.8068                773.4988</w:t>
      </w:r>
    </w:p>
    <w:p w14:paraId="10C4435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781.9411                817.0065                895.7154</w:t>
      </w:r>
    </w:p>
    <w:p w14:paraId="5457831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929.6121                951.0314                982.8415</w:t>
      </w:r>
    </w:p>
    <w:p w14:paraId="3C4D158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1003.5065              1027.2667              1054.3042</w:t>
      </w:r>
    </w:p>
    <w:p w14:paraId="74406FE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1073.4743              1098.3138              1107.4900</w:t>
      </w:r>
    </w:p>
    <w:p w14:paraId="6712CFA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1126.6260              1188.4206              1214.3041</w:t>
      </w:r>
    </w:p>
    <w:p w14:paraId="57B543E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1307.0080              1329.0713              1386.3589</w:t>
      </w:r>
    </w:p>
    <w:p w14:paraId="5FFB205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1393.8406              1479.6219              1489.5679</w:t>
      </w:r>
    </w:p>
    <w:p w14:paraId="40150D5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1602.1599              3040.7887              3074.0033</w:t>
      </w:r>
    </w:p>
    <w:p w14:paraId="02AC902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3133.1293              3186.7242              3198.9747</w:t>
      </w:r>
    </w:p>
    <w:p w14:paraId="3122023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3210.0933              3228.9057              3231.2875</w:t>
      </w:r>
    </w:p>
    <w:p w14:paraId="00BB51E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D428AB9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i21 – p15</w:t>
      </w:r>
    </w:p>
    <w:p w14:paraId="6CD0B9B1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1E70A28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-1.352434   -0.215696    0.178580</w:t>
      </w:r>
    </w:p>
    <w:p w14:paraId="621770B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-0.393227   -1.328823   -0.182059</w:t>
      </w:r>
    </w:p>
    <w:p w14:paraId="384B7F8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1.043505   -0.986878    0.223021</w:t>
      </w:r>
    </w:p>
    <w:p w14:paraId="4369667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0.461475    1.389149   -0.113369</w:t>
      </w:r>
    </w:p>
    <w:p w14:paraId="3D8BE08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1.397586    0.433353   -0.132356</w:t>
      </w:r>
    </w:p>
    <w:p w14:paraId="3A3289D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-0.918460    1.061124    0.224277</w:t>
      </w:r>
    </w:p>
    <w:p w14:paraId="3FDDF5C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-2.354728   -0.467105    0.506398</w:t>
      </w:r>
    </w:p>
    <w:p w14:paraId="412AF83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-2.390557   -0.054238   -1.612033</w:t>
      </w:r>
    </w:p>
    <w:p w14:paraId="2881017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H       -0.704638   -2.264863    0.287460</w:t>
      </w:r>
    </w:p>
    <w:p w14:paraId="78210D0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-0.437629   -1.492897   -1.265587</w:t>
      </w:r>
    </w:p>
    <w:p w14:paraId="26FD187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1.166235   -1.108969    1.309321</w:t>
      </w:r>
    </w:p>
    <w:p w14:paraId="569F4D5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1.738837   -1.688239   -0.244612</w:t>
      </w:r>
    </w:p>
    <w:p w14:paraId="3866D57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0.719427    2.423323   -0.314105</w:t>
      </w:r>
    </w:p>
    <w:p w14:paraId="5C187F1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2.434101    0.677727   -0.340368</w:t>
      </w:r>
    </w:p>
    <w:p w14:paraId="32D1548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-1.601710    1.861884    0.484965</w:t>
      </w:r>
    </w:p>
    <w:p w14:paraId="23A576F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DD1E874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18CF74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-607.3534                 181.6977                231.9274</w:t>
      </w:r>
    </w:p>
    <w:p w14:paraId="69AB610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355.3693                376.4794                494.1986</w:t>
      </w:r>
    </w:p>
    <w:p w14:paraId="6EB59EE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528.4704                572.8834                707.4698</w:t>
      </w:r>
    </w:p>
    <w:p w14:paraId="489E1CE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763.7739                820.2542                864.8459</w:t>
      </w:r>
    </w:p>
    <w:p w14:paraId="74C8604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942.4170                979.5974                993.4689</w:t>
      </w:r>
    </w:p>
    <w:p w14:paraId="462255C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1003.4981              1016.2208              1050.8622</w:t>
      </w:r>
    </w:p>
    <w:p w14:paraId="2E410F4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1085.7959              1184.1049              1204.5547</w:t>
      </w:r>
    </w:p>
    <w:p w14:paraId="10F2FC4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1206.7331              1277.7535              1355.1985</w:t>
      </w:r>
    </w:p>
    <w:p w14:paraId="54C58E4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1373.5666              1410.3282              1446.9604</w:t>
      </w:r>
    </w:p>
    <w:p w14:paraId="39EF389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1477.1261              1491.9946              1608.0698</w:t>
      </w:r>
    </w:p>
    <w:p w14:paraId="295BD98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1709.1879              3006.1025              3041.1361</w:t>
      </w:r>
    </w:p>
    <w:p w14:paraId="43B582A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3098.6745              3107.0153              3179.7061</w:t>
      </w:r>
    </w:p>
    <w:p w14:paraId="25626D1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3192.9300              3203.1942              3215.3694</w:t>
      </w:r>
    </w:p>
    <w:p w14:paraId="4BFF706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1872A75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i21 – i22</w:t>
      </w:r>
    </w:p>
    <w:p w14:paraId="59748F96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67B5597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-0.216707   -1.423244    0.071620</w:t>
      </w:r>
    </w:p>
    <w:p w14:paraId="3335FA4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1.123265   -0.853898   -0.275791</w:t>
      </w:r>
    </w:p>
    <w:p w14:paraId="38CE692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1.293245    0.585098    0.244827</w:t>
      </w:r>
    </w:p>
    <w:p w14:paraId="61A4D95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-1.142664    0.914652   -0.122660</w:t>
      </w:r>
    </w:p>
    <w:p w14:paraId="0C32556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0.096244    1.442535   -0.057852</w:t>
      </w:r>
    </w:p>
    <w:p w14:paraId="0202AA0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-1.378695   -0.497704    0.063597</w:t>
      </w:r>
    </w:p>
    <w:p w14:paraId="3B42B4E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-0.901779   -0.923769    1.149582</w:t>
      </w:r>
    </w:p>
    <w:p w14:paraId="0923B9C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-0.415699   -2.483810   -0.012609</w:t>
      </w:r>
    </w:p>
    <w:p w14:paraId="3A9AAAF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1.929973   -1.490472    0.097535</w:t>
      </w:r>
    </w:p>
    <w:p w14:paraId="5A9D648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1.216194   -0.831649   -1.372728</w:t>
      </w:r>
    </w:p>
    <w:p w14:paraId="63265B9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1.452812    0.549037    1.332123</w:t>
      </w:r>
    </w:p>
    <w:p w14:paraId="5195AEA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2.199861    1.025317   -0.180658</w:t>
      </w:r>
    </w:p>
    <w:p w14:paraId="765A89A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-2.003081    1.554738   -0.285517</w:t>
      </w:r>
    </w:p>
    <w:p w14:paraId="0A60642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0.240580    2.510472   -0.178698</w:t>
      </w:r>
    </w:p>
    <w:p w14:paraId="2EEDF4F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-2.366989   -0.914497   -0.091472</w:t>
      </w:r>
    </w:p>
    <w:p w14:paraId="79DBA3A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7A2274DD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16EA46D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-1892.0762                209.1620                253.1101</w:t>
      </w:r>
    </w:p>
    <w:p w14:paraId="34AC3FA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478.2811                504.3077                519.1432</w:t>
      </w:r>
    </w:p>
    <w:p w14:paraId="4F12E78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611.7858                699.7744                756.7935</w:t>
      </w:r>
    </w:p>
    <w:p w14:paraId="2349C5B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846.2815                859.2315                905.2159</w:t>
      </w:r>
    </w:p>
    <w:p w14:paraId="6031FD5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 xml:space="preserve">   959.4806                964.5417              1011.7301</w:t>
      </w:r>
    </w:p>
    <w:p w14:paraId="78D14EA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1032.3622              1074.9776              1139.8587</w:t>
      </w:r>
    </w:p>
    <w:p w14:paraId="10C3E25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1177.4718              1181.6113              1259.5234</w:t>
      </w:r>
    </w:p>
    <w:p w14:paraId="45CE225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1268.3697              1336.9250              1340.2023</w:t>
      </w:r>
    </w:p>
    <w:p w14:paraId="1008CA3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1389.3353              1399.0770              1453.3942</w:t>
      </w:r>
    </w:p>
    <w:p w14:paraId="3C433D1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1484.2727              1494.1054              1631.1853</w:t>
      </w:r>
    </w:p>
    <w:p w14:paraId="7A8B2DE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2186.9140              2986.8082              3013.0474</w:t>
      </w:r>
    </w:p>
    <w:p w14:paraId="486E2B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3085.2480              3091.3500              3183.9091</w:t>
      </w:r>
    </w:p>
    <w:p w14:paraId="45941D3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3192.3700              3209.5087              3220.1365</w:t>
      </w:r>
    </w:p>
    <w:p w14:paraId="5E30849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65C747F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i6 – i7</w:t>
      </w:r>
    </w:p>
    <w:p w14:paraId="23EDF079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7A2F1E9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0.817041    0.674415    0.362220</w:t>
      </w:r>
    </w:p>
    <w:p w14:paraId="7CB6198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1.836349    0.231654   -0.699449</w:t>
      </w:r>
    </w:p>
    <w:p w14:paraId="70FEBF7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2.481674   -0.773553    0.244420</w:t>
      </w:r>
    </w:p>
    <w:p w14:paraId="780312B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-3.119863   -0.316321   -0.102300</w:t>
      </w:r>
    </w:p>
    <w:p w14:paraId="28F1C70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-1.719120    0.052701    0.058777</w:t>
      </w:r>
    </w:p>
    <w:p w14:paraId="5E6D3B9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-0.563298    0.371670    0.190415</w:t>
      </w:r>
    </w:p>
    <w:p w14:paraId="1F933CB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1.043062    1.616929    0.857545</w:t>
      </w:r>
    </w:p>
    <w:p w14:paraId="6E8BEDF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1.365524   -0.217100   -1.573706</w:t>
      </w:r>
    </w:p>
    <w:p w14:paraId="09345E1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2.499180    1.033132   -1.026519</w:t>
      </w:r>
    </w:p>
    <w:p w14:paraId="390A77E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2.265419   -1.826421    0.085476</w:t>
      </w:r>
    </w:p>
    <w:p w14:paraId="61A6300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1.453648   -0.256725    1.115239</w:t>
      </w:r>
    </w:p>
    <w:p w14:paraId="3F8C8F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3.462248   -0.547732    0.655515</w:t>
      </w:r>
    </w:p>
    <w:p w14:paraId="0E7655F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-3.765350    0.563754   -0.039132</w:t>
      </w:r>
    </w:p>
    <w:p w14:paraId="6CCD978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-3.432267   -1.019948    0.674244</w:t>
      </w:r>
    </w:p>
    <w:p w14:paraId="263C422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-3.288157   -0.789286   -1.073167</w:t>
      </w:r>
    </w:p>
    <w:p w14:paraId="70C3DB0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4B60F68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7779D26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-2137.6487                  74.2984                103.9476</w:t>
      </w:r>
    </w:p>
    <w:p w14:paraId="178ADB5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134.6442                197.1814                310.5559</w:t>
      </w:r>
    </w:p>
    <w:p w14:paraId="450E867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349.7699                461.3063                528.1471</w:t>
      </w:r>
    </w:p>
    <w:p w14:paraId="5949F4A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600.1264                733.7170                803.1322</w:t>
      </w:r>
    </w:p>
    <w:p w14:paraId="053B679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900.1682                931.7819                980.3946</w:t>
      </w:r>
    </w:p>
    <w:p w14:paraId="5301B2D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1029.1477              1051.0992              1061.0888</w:t>
      </w:r>
    </w:p>
    <w:p w14:paraId="0335E72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1105.2982              1203.8242              1230.4605</w:t>
      </w:r>
    </w:p>
    <w:p w14:paraId="45F173D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1267.4445              1322.1560              1364.7700</w:t>
      </w:r>
    </w:p>
    <w:p w14:paraId="5AF70E6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1420.2690              1434.9946              1487.3763</w:t>
      </w:r>
    </w:p>
    <w:p w14:paraId="52F04E7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1489.2930              1500.9811              1792.8987</w:t>
      </w:r>
    </w:p>
    <w:p w14:paraId="67FF559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2338.3823              3045.3493              3097.8625</w:t>
      </w:r>
    </w:p>
    <w:p w14:paraId="49846A2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3115.6302              3117.9594              3122.9296</w:t>
      </w:r>
    </w:p>
    <w:p w14:paraId="77EA7A7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3144.9359              3159.0636              3232.0066</w:t>
      </w:r>
    </w:p>
    <w:p w14:paraId="79692EEC" w14:textId="77777777" w:rsidR="00881067" w:rsidRPr="00E231D1" w:rsidRDefault="00881067" w:rsidP="00881067">
      <w:pPr>
        <w:pStyle w:val="References"/>
        <w:spacing w:before="0"/>
        <w:ind w:left="0" w:firstLine="0"/>
        <w:rPr>
          <w:sz w:val="16"/>
          <w:szCs w:val="16"/>
        </w:rPr>
      </w:pPr>
    </w:p>
    <w:p w14:paraId="533A1223" w14:textId="77777777" w:rsidR="00881067" w:rsidRPr="00E231D1" w:rsidRDefault="00881067" w:rsidP="00881067">
      <w:pPr>
        <w:spacing w:line="360" w:lineRule="auto"/>
        <w:jc w:val="center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Products</w:t>
      </w:r>
    </w:p>
    <w:p w14:paraId="75D6B309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p8+ethylene</w:t>
      </w:r>
    </w:p>
    <w:p w14:paraId="489F56C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23D2047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C       -2.076678    0.000015    0.001646</w:t>
      </w:r>
    </w:p>
    <w:p w14:paraId="4B0204B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1.968065    0.000011    0.001022</w:t>
      </w:r>
    </w:p>
    <w:p w14:paraId="277C0F9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0.513473   -0.000036   -0.005379</w:t>
      </w:r>
    </w:p>
    <w:p w14:paraId="5D6EDA4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-0.707263   -0.000021   -0.001234</w:t>
      </w:r>
    </w:p>
    <w:p w14:paraId="00B918D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-2.630457   -0.930765    0.002598</w:t>
      </w:r>
    </w:p>
    <w:p w14:paraId="57FA75F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-2.630382    0.930838    0.002621</w:t>
      </w:r>
    </w:p>
    <w:p w14:paraId="3E8BCB9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2.361711   -0.887174   -0.501886</w:t>
      </w:r>
    </w:p>
    <w:p w14:paraId="140D21E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2.351878    0.002288    1.026138</w:t>
      </w:r>
    </w:p>
    <w:p w14:paraId="56DAD63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2.361667    0.884995   -0.505801</w:t>
      </w:r>
    </w:p>
    <w:p w14:paraId="2459BFE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22396F3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4A62AB3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 24.1554                186.6524                207.4785</w:t>
      </w:r>
    </w:p>
    <w:p w14:paraId="464E322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394.8964                423.6534                666.8736</w:t>
      </w:r>
    </w:p>
    <w:p w14:paraId="40E689E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777.9809              1034.4319              1034.6080</w:t>
      </w:r>
    </w:p>
    <w:p w14:paraId="6744982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1055.0215              1259.9190              1417.2372</w:t>
      </w:r>
    </w:p>
    <w:p w14:paraId="4D8D6C4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1468.5806              1478.8501              1479.6621</w:t>
      </w:r>
    </w:p>
    <w:p w14:paraId="457FB96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2166.3237              3036.9405              3103.5750</w:t>
      </w:r>
    </w:p>
    <w:p w14:paraId="4FF8ADE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3118.1095              3157.2073              3254.3195</w:t>
      </w:r>
    </w:p>
    <w:p w14:paraId="1234A96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9537B29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p7+methyl</w:t>
      </w:r>
    </w:p>
    <w:p w14:paraId="62A883D9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75D6FF4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1.470976   -0.481949    0.000040</w:t>
      </w:r>
    </w:p>
    <w:p w14:paraId="540B889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2.400683    0.472376   -0.000002</w:t>
      </w:r>
    </w:p>
    <w:p w14:paraId="59845F1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-2.564865    0.160195   -0.000132</w:t>
      </w:r>
    </w:p>
    <w:p w14:paraId="464041A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-1.124742   -0.060669   -0.000101</w:t>
      </w:r>
    </w:p>
    <w:p w14:paraId="2A23972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0.065458   -0.236081    0.000035</w:t>
      </w:r>
    </w:p>
    <w:p w14:paraId="3269C9A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1.772148   -1.526432    0.000010</w:t>
      </w:r>
    </w:p>
    <w:p w14:paraId="1F6A888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2.133433    1.522977    0.000021</w:t>
      </w:r>
    </w:p>
    <w:p w14:paraId="5505647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3.454690    0.220975   -0.000109</w:t>
      </w:r>
    </w:p>
    <w:p w14:paraId="4AECCC0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-2.891166    0.593027    0.949058</w:t>
      </w:r>
    </w:p>
    <w:p w14:paraId="795C005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-3.101405   -0.780156   -0.147452</w:t>
      </w:r>
    </w:p>
    <w:p w14:paraId="59869EC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-2.852762    0.846381   -0.800569</w:t>
      </w:r>
    </w:p>
    <w:p w14:paraId="1C859AD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C9241E9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21F761A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 62.2203                144.1056                175.7482</w:t>
      </w:r>
    </w:p>
    <w:p w14:paraId="2A69637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333.9529                382.9890                546.2987</w:t>
      </w:r>
    </w:p>
    <w:p w14:paraId="2819770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701.5039                727.1909                953.0699</w:t>
      </w:r>
    </w:p>
    <w:p w14:paraId="73F7A36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1014.4842              1051.7153              1054.9339</w:t>
      </w:r>
    </w:p>
    <w:p w14:paraId="7E4577A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1063.0179              1200.1488              1323.8088</w:t>
      </w:r>
    </w:p>
    <w:p w14:paraId="4A0CCAB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1419.4363              1449.4851              1484.5871</w:t>
      </w:r>
    </w:p>
    <w:p w14:paraId="67C8AD9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1487.1699              1707.5821              2378.7205</w:t>
      </w:r>
    </w:p>
    <w:p w14:paraId="18B9143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3052.4247              3123.0037              3128.8760</w:t>
      </w:r>
    </w:p>
    <w:p w14:paraId="0F48391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3156.9526              3167.8921              3255.8417</w:t>
      </w:r>
    </w:p>
    <w:p w14:paraId="60C34EB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FB0C6FC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p1+H</w:t>
      </w:r>
    </w:p>
    <w:p w14:paraId="7BCE83F7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3CA9937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C       -1.799390    1.273345    0.000019</w:t>
      </w:r>
    </w:p>
    <w:p w14:paraId="508A218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-1.132296    0.117268   -0.000004</w:t>
      </w:r>
    </w:p>
    <w:p w14:paraId="5E34285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-1.818521   -1.225098    0.000014</w:t>
      </w:r>
    </w:p>
    <w:p w14:paraId="11FC0FE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2.958577   -0.044539    0.000012</w:t>
      </w:r>
    </w:p>
    <w:p w14:paraId="0DFA242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1.502871    0.020444   -0.000083</w:t>
      </w:r>
    </w:p>
    <w:p w14:paraId="50489CF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0.301881    0.089704   -0.000047</w:t>
      </w:r>
    </w:p>
    <w:p w14:paraId="0CBB8D0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-2.883777    1.288817    0.000042</w:t>
      </w:r>
    </w:p>
    <w:p w14:paraId="121ED7D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-1.280356    2.224030    0.000013</w:t>
      </w:r>
    </w:p>
    <w:p w14:paraId="444BC5E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-1.525684   -1.803706   -0.880515</w:t>
      </w:r>
    </w:p>
    <w:p w14:paraId="29F2E9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-2.903779   -1.109999    0.000122</w:t>
      </w:r>
    </w:p>
    <w:p w14:paraId="66F9BBB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-1.525506   -1.803763    0.880446</w:t>
      </w:r>
    </w:p>
    <w:p w14:paraId="15A39A2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3.367494    0.420282    0.900801</w:t>
      </w:r>
    </w:p>
    <w:p w14:paraId="405E6E6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3.370302    0.478687   -0.866794</w:t>
      </w:r>
    </w:p>
    <w:p w14:paraId="01BDB51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3.302581   -1.081086   -0.033583</w:t>
      </w:r>
    </w:p>
    <w:p w14:paraId="65D9072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1F33350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7A0468F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 32.5100                115.5770                150.4823</w:t>
      </w:r>
    </w:p>
    <w:p w14:paraId="163CA57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187.0151                311.8288                362.1859</w:t>
      </w:r>
    </w:p>
    <w:p w14:paraId="2FA40A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382.3357                551.7947                579.3082</w:t>
      </w:r>
    </w:p>
    <w:p w14:paraId="4328A6D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664.3232                751.0505                938.0799</w:t>
      </w:r>
    </w:p>
    <w:p w14:paraId="09963FA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941.0601              1033.4445              1054.7238</w:t>
      </w:r>
    </w:p>
    <w:p w14:paraId="6415D66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1058.9928              1075.3225              1096.5341</w:t>
      </w:r>
    </w:p>
    <w:p w14:paraId="34CFA96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1331.2636              1414.4198              1420.8557</w:t>
      </w:r>
    </w:p>
    <w:p w14:paraId="1DA2A8C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1442.9417              1481.5879              1484.1234</w:t>
      </w:r>
    </w:p>
    <w:p w14:paraId="0432151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1484.4506              1499.7290              1716.8907</w:t>
      </w:r>
    </w:p>
    <w:p w14:paraId="105FE6A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2376.6073              3045.7299              3046.8104</w:t>
      </w:r>
    </w:p>
    <w:p w14:paraId="4A21541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3113.6989              3118.6806              3122.0681</w:t>
      </w:r>
    </w:p>
    <w:p w14:paraId="7BA3B6A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3139.3336              3158.4242              3253.2032</w:t>
      </w:r>
    </w:p>
    <w:p w14:paraId="52A2ABE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5AAE17E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p3+H</w:t>
      </w:r>
    </w:p>
    <w:p w14:paraId="4799674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631CEE9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0.719777    0.538998    0.000000</w:t>
      </w:r>
    </w:p>
    <w:p w14:paraId="67F99C6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1.669194   -0.399127    0.000000</w:t>
      </w:r>
    </w:p>
    <w:p w14:paraId="6DF1DF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3.137071   -0.116410    0.000000</w:t>
      </w:r>
    </w:p>
    <w:p w14:paraId="73249B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-3.298861   -0.203560    0.000000</w:t>
      </w:r>
    </w:p>
    <w:p w14:paraId="5E738AF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-1.864884    0.056097    0.000000</w:t>
      </w:r>
    </w:p>
    <w:p w14:paraId="11A6FBF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-0.679463    0.262419    0.000000</w:t>
      </w:r>
    </w:p>
    <w:p w14:paraId="4E1D5BE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1.004837    1.589196    0.000000</w:t>
      </w:r>
    </w:p>
    <w:p w14:paraId="575C25C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1.367715   -1.443851    0.000001</w:t>
      </w:r>
    </w:p>
    <w:p w14:paraId="05213FB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3.618476   -0.556977    0.879114</w:t>
      </w:r>
    </w:p>
    <w:p w14:paraId="6796512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3.339258    0.957021    0.000003</w:t>
      </w:r>
    </w:p>
    <w:p w14:paraId="0CB53BA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3.618474   -0.556972   -0.879119</w:t>
      </w:r>
    </w:p>
    <w:p w14:paraId="1FBE961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-3.863067    0.732300    0.000125</w:t>
      </w:r>
    </w:p>
    <w:p w14:paraId="6D90C61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-3.591333   -0.775716    0.884329</w:t>
      </w:r>
    </w:p>
    <w:p w14:paraId="660B98F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-3.591371   -0.775503   -0.884456</w:t>
      </w:r>
    </w:p>
    <w:p w14:paraId="65F7783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1CBE34B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lastRenderedPageBreak/>
        <w:t>Frequencies</w:t>
      </w:r>
    </w:p>
    <w:p w14:paraId="65DBA41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   8.7783                106.2884                118.7892</w:t>
      </w:r>
    </w:p>
    <w:p w14:paraId="3633CDA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193.6163                278.1005                294.8696</w:t>
      </w:r>
    </w:p>
    <w:p w14:paraId="7C64F60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393.5194                470.2445                517.1423</w:t>
      </w:r>
    </w:p>
    <w:p w14:paraId="483E4DA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811.8176                825.8995                950.7315</w:t>
      </w:r>
    </w:p>
    <w:p w14:paraId="19357F4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997.8539              1054.9896              1057.9118</w:t>
      </w:r>
    </w:p>
    <w:p w14:paraId="34613D9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1073.1499              1133.8392              1207.6818</w:t>
      </w:r>
    </w:p>
    <w:p w14:paraId="1185499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1322.2932              1337.6456              1417.4390</w:t>
      </w:r>
    </w:p>
    <w:p w14:paraId="4164D70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1420.9627              1482.3680              1484.0205</w:t>
      </w:r>
    </w:p>
    <w:p w14:paraId="5499478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1484.7807              1495.4878              1739.4319</w:t>
      </w:r>
    </w:p>
    <w:p w14:paraId="175B1F0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2379.6002              3033.3082              3043.3356</w:t>
      </w:r>
    </w:p>
    <w:p w14:paraId="1DC12BF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3092.9851              3114.1356              3118.1969</w:t>
      </w:r>
    </w:p>
    <w:p w14:paraId="16C0DBA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3123.0354              3148.5866              3166.9497</w:t>
      </w:r>
    </w:p>
    <w:p w14:paraId="7FB77A9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CE70CC2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p2+H</w:t>
      </w:r>
    </w:p>
    <w:p w14:paraId="06E14BEA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0C2A16E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0.874227   -1.078398    0.000070</w:t>
      </w:r>
    </w:p>
    <w:p w14:paraId="45BCFC3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1.990408   -0.343307    0.000763</w:t>
      </w:r>
    </w:p>
    <w:p w14:paraId="7E24F6E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2.054984    1.149241   -0.000191</w:t>
      </w:r>
    </w:p>
    <w:p w14:paraId="6B21518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-2.936314    0.401962    0.000738</w:t>
      </w:r>
    </w:p>
    <w:p w14:paraId="7841EF9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-1.575332   -0.119210   -0.001399</w:t>
      </w:r>
    </w:p>
    <w:p w14:paraId="1490CF8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-0.449518   -0.544881   -0.001124</w:t>
      </w:r>
    </w:p>
    <w:p w14:paraId="1275D13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0.954207   -2.161511    0.000848</w:t>
      </w:r>
    </w:p>
    <w:p w14:paraId="4CE747A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2.940218   -0.871830    0.002111</w:t>
      </w:r>
    </w:p>
    <w:p w14:paraId="5FB3A48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2.597666    1.511698    0.878894</w:t>
      </w:r>
    </w:p>
    <w:p w14:paraId="09BAF1D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1.058454    1.593503   -0.000331</w:t>
      </w:r>
    </w:p>
    <w:p w14:paraId="63DC53B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2.597345    1.510502   -0.879980</w:t>
      </w:r>
    </w:p>
    <w:p w14:paraId="16847D6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-3.168089    0.878966    0.956639</w:t>
      </w:r>
    </w:p>
    <w:p w14:paraId="73CCB8A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-3.660870   -0.399594   -0.162334</w:t>
      </w:r>
    </w:p>
    <w:p w14:paraId="0FD4DAC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-3.069665    1.145830   -0.788987</w:t>
      </w:r>
    </w:p>
    <w:p w14:paraId="73D8C9C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EC26CFA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63DB92F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 84.4528                  99.6158                101.4742</w:t>
      </w:r>
    </w:p>
    <w:p w14:paraId="79A1763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172.1500                264.6448                349.3442</w:t>
      </w:r>
    </w:p>
    <w:p w14:paraId="4240816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414.2680                506.4172                606.6963</w:t>
      </w:r>
    </w:p>
    <w:p w14:paraId="3FB0540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747.9298                792.4629                939.6487</w:t>
      </w:r>
    </w:p>
    <w:p w14:paraId="6A93AE8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994.7440              1055.3214              1060.9335</w:t>
      </w:r>
    </w:p>
    <w:p w14:paraId="3E9BA77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1068.5644              1104.1387              1179.7344</w:t>
      </w:r>
    </w:p>
    <w:p w14:paraId="747571E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1276.9418              1398.6045              1420.0341</w:t>
      </w:r>
    </w:p>
    <w:p w14:paraId="58A0732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1444.2900              1482.7977              1483.6562</w:t>
      </w:r>
    </w:p>
    <w:p w14:paraId="1E6F7CB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1486.9609              1491.7952              1726.8988</w:t>
      </w:r>
    </w:p>
    <w:p w14:paraId="3610132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2375.5028              3043.2504              3048.6736</w:t>
      </w:r>
    </w:p>
    <w:p w14:paraId="21BBB27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3100.2555              3119.2248              3123.5520</w:t>
      </w:r>
    </w:p>
    <w:p w14:paraId="38BB076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3144.2591              3168.9830              3189.9496</w:t>
      </w:r>
    </w:p>
    <w:p w14:paraId="7A18CC4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4614D95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p5+H</w:t>
      </w:r>
    </w:p>
    <w:p w14:paraId="43EA10CA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lastRenderedPageBreak/>
        <w:t>Cartesian coordinates</w:t>
      </w:r>
    </w:p>
    <w:p w14:paraId="0592F00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0.819526    0.885875   -0.020313</w:t>
      </w:r>
    </w:p>
    <w:p w14:paraId="710FCDF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1.775641   -0.207893   -0.425935</w:t>
      </w:r>
    </w:p>
    <w:p w14:paraId="065D026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2.821042   -0.589269    0.293117</w:t>
      </w:r>
    </w:p>
    <w:p w14:paraId="3932E1F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-3.089745   -0.423615    0.061371</w:t>
      </w:r>
    </w:p>
    <w:p w14:paraId="7012CC4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-1.708476    0.044493    0.033614</w:t>
      </w:r>
    </w:p>
    <w:p w14:paraId="1C3428B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-0.572221    0.431149    0.015133</w:t>
      </w:r>
    </w:p>
    <w:p w14:paraId="180BF69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0.898253    1.716031   -0.733000</w:t>
      </w:r>
    </w:p>
    <w:p w14:paraId="1DFFB21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1.104216    1.283766    0.958804</w:t>
      </w:r>
    </w:p>
    <w:p w14:paraId="756098F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1.563273   -0.690413   -1.376829</w:t>
      </w:r>
    </w:p>
    <w:p w14:paraId="15D814F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3.486713   -1.373932   -0.048097</w:t>
      </w:r>
    </w:p>
    <w:p w14:paraId="1DA82EC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3.048080   -0.130858    1.251324</w:t>
      </w:r>
    </w:p>
    <w:p w14:paraId="581852B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-3.751146    0.279560   -0.450873</w:t>
      </w:r>
    </w:p>
    <w:p w14:paraId="382A84C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-3.443335   -0.534462    1.089467</w:t>
      </w:r>
    </w:p>
    <w:p w14:paraId="5233E27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-3.180652   -1.394126   -0.432720</w:t>
      </w:r>
    </w:p>
    <w:p w14:paraId="2B84B15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C94784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06D7FB1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 34.3562                  74.7163                129.5401</w:t>
      </w:r>
    </w:p>
    <w:p w14:paraId="26C76D8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204.0587                299.4692                397.7260</w:t>
      </w:r>
    </w:p>
    <w:p w14:paraId="4BC1B04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411.5196                488.9522                621.4057</w:t>
      </w:r>
    </w:p>
    <w:p w14:paraId="609484A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798.1488                920.9544                944.5617</w:t>
      </w:r>
    </w:p>
    <w:p w14:paraId="3CB129D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968.2193              1046.3428              1053.5903</w:t>
      </w:r>
    </w:p>
    <w:p w14:paraId="739E378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1061.7062              1136.4715              1172.8460</w:t>
      </w:r>
    </w:p>
    <w:p w14:paraId="17C41E0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1252.9540              1322.4014              1341.8008</w:t>
      </w:r>
    </w:p>
    <w:p w14:paraId="59C0445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1418.8581              1458.2373              1471.5895</w:t>
      </w:r>
    </w:p>
    <w:p w14:paraId="4009882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1482.2145              1492.6037              1740.0986</w:t>
      </w:r>
    </w:p>
    <w:p w14:paraId="48B8366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2398.0456              3040.0941              3052.3726</w:t>
      </w:r>
    </w:p>
    <w:p w14:paraId="5E0AD94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3088.3526              3123.0952              3126.0686</w:t>
      </w:r>
    </w:p>
    <w:p w14:paraId="613ED29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3150.4889              3173.8349              3241.8593</w:t>
      </w:r>
    </w:p>
    <w:p w14:paraId="422285A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16D8552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p4+H</w:t>
      </w:r>
    </w:p>
    <w:p w14:paraId="21A08317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25D1DD3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-0.971884   -1.097343    0.000234</w:t>
      </w:r>
    </w:p>
    <w:p w14:paraId="7F1FD12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-2.059877   -0.050512    0.000316</w:t>
      </w:r>
    </w:p>
    <w:p w14:paraId="02A8C1E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-1.876814    1.261064   -0.000154</w:t>
      </w:r>
    </w:p>
    <w:p w14:paraId="1F22AB6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2.870796    0.387995    0.000590</w:t>
      </w:r>
    </w:p>
    <w:p w14:paraId="10177AE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1.510119   -0.138041   -0.000976</w:t>
      </w:r>
    </w:p>
    <w:p w14:paraId="6FD19AA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0.391998   -0.574827   -0.000816</w:t>
      </w:r>
    </w:p>
    <w:p w14:paraId="5727944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-1.109664   -1.747980   -0.871997</w:t>
      </w:r>
    </w:p>
    <w:p w14:paraId="2470088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-1.108493   -1.746759    0.873577</w:t>
      </w:r>
    </w:p>
    <w:p w14:paraId="7904581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-3.069771   -0.454345    0.000939</w:t>
      </w:r>
    </w:p>
    <w:p w14:paraId="36B37E6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-2.719228    1.943225    0.000022</w:t>
      </w:r>
    </w:p>
    <w:p w14:paraId="1F04595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-0.880367    1.690946   -0.000574</w:t>
      </w:r>
    </w:p>
    <w:p w14:paraId="04E3E2A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3.000803    1.133553   -0.787778</w:t>
      </w:r>
    </w:p>
    <w:p w14:paraId="357AF32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3.597438   -0.410909   -0.166603</w:t>
      </w:r>
    </w:p>
    <w:p w14:paraId="48CF6B9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3.103262    0.862246    0.957254</w:t>
      </w:r>
    </w:p>
    <w:p w14:paraId="585EADA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338FC45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7C32AEA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 94.8602                106.0664                108.7344</w:t>
      </w:r>
    </w:p>
    <w:p w14:paraId="3F63BA8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204.3396                283.2157                391.3560</w:t>
      </w:r>
    </w:p>
    <w:p w14:paraId="6FF78FC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427.2512                565.7741                579.1319</w:t>
      </w:r>
    </w:p>
    <w:p w14:paraId="0754A59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774.4927                924.1401                948.4296</w:t>
      </w:r>
    </w:p>
    <w:p w14:paraId="5562082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968.7201              1033.2157              1059.7159</w:t>
      </w:r>
    </w:p>
    <w:p w14:paraId="2CDF4F4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1062.1799              1080.1128              1175.6459</w:t>
      </w:r>
    </w:p>
    <w:p w14:paraId="0DF2315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1240.3235              1334.0865              1366.6070</w:t>
      </w:r>
    </w:p>
    <w:p w14:paraId="1F5B8D7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1421.9722              1447.8136              1463.0789</w:t>
      </w:r>
    </w:p>
    <w:p w14:paraId="164E737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1485.0771              1494.1451              1742.0048</w:t>
      </w:r>
    </w:p>
    <w:p w14:paraId="5AB1157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2398.3944              3038.5794              3050.5564</w:t>
      </w:r>
    </w:p>
    <w:p w14:paraId="56906F2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3066.4233              3121.4125              3125.1322</w:t>
      </w:r>
    </w:p>
    <w:p w14:paraId="7E04587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3156.4640              3174.3382              3251.1409</w:t>
      </w:r>
    </w:p>
    <w:p w14:paraId="07C1F93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7835B53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p6+H</w:t>
      </w:r>
    </w:p>
    <w:p w14:paraId="4553418A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2606226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0.813659    1.320923   -0.275810</w:t>
      </w:r>
    </w:p>
    <w:p w14:paraId="54637A8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1.149695    0.052323    0.498168</w:t>
      </w:r>
    </w:p>
    <w:p w14:paraId="0760591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1.920368   -1.065811   -0.162716</w:t>
      </w:r>
    </w:p>
    <w:p w14:paraId="1646D59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-2.711277   -0.402583   -0.046071</w:t>
      </w:r>
    </w:p>
    <w:p w14:paraId="367C127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-1.463764   -0.024158    0.015448</w:t>
      </w:r>
    </w:p>
    <w:p w14:paraId="50DC28B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-0.235460    0.344609    0.079631</w:t>
      </w:r>
    </w:p>
    <w:p w14:paraId="29126F5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0.829175    2.267811    0.254026</w:t>
      </w:r>
    </w:p>
    <w:p w14:paraId="4345157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1.119983    1.372656   -1.316638</w:t>
      </w:r>
    </w:p>
    <w:p w14:paraId="4C5497E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1.356564    0.197620    1.555772</w:t>
      </w:r>
    </w:p>
    <w:p w14:paraId="6454121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1.693975   -2.025369    0.308669</w:t>
      </w:r>
    </w:p>
    <w:p w14:paraId="0846FDC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2.997525   -0.892703   -0.085839</w:t>
      </w:r>
    </w:p>
    <w:p w14:paraId="2681C98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1.658879   -1.142223   -1.221256</w:t>
      </w:r>
    </w:p>
    <w:p w14:paraId="5C1E0A6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-3.422969   -0.118610    0.722116</w:t>
      </w:r>
    </w:p>
    <w:p w14:paraId="0781E5A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-3.072461   -1.010998   -0.868750</w:t>
      </w:r>
    </w:p>
    <w:p w14:paraId="1D537E5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722F7E5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038CE4B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114.5576                168.3578                232.0578</w:t>
      </w:r>
    </w:p>
    <w:p w14:paraId="4F2DD4E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318.8692                353.3476                427.1496</w:t>
      </w:r>
    </w:p>
    <w:p w14:paraId="2C4D9F2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559.8137                611.1567                664.0948</w:t>
      </w:r>
    </w:p>
    <w:p w14:paraId="38DE561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816.8952                866.6736                895.7588</w:t>
      </w:r>
    </w:p>
    <w:p w14:paraId="449A2E9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968.8673                980.5619              1027.1045</w:t>
      </w:r>
    </w:p>
    <w:p w14:paraId="69FA161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1050.4154              1084.7405              1126.8690</w:t>
      </w:r>
    </w:p>
    <w:p w14:paraId="3A2E7C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1140.9489              1181.0818              1336.8395</w:t>
      </w:r>
    </w:p>
    <w:p w14:paraId="24615B7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1401.8999              1426.6432              1466.6710</w:t>
      </w:r>
    </w:p>
    <w:p w14:paraId="45FE071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1493.5565              1506.3712              1558.9026</w:t>
      </w:r>
    </w:p>
    <w:p w14:paraId="3D63060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2141.4012              3048.2073              3122.4442</w:t>
      </w:r>
    </w:p>
    <w:p w14:paraId="1AEAFA0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3125.2357              3127.3272              3149.3203</w:t>
      </w:r>
    </w:p>
    <w:p w14:paraId="4385F2C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3151.1396              3214.6816              3231.3549</w:t>
      </w:r>
    </w:p>
    <w:p w14:paraId="04C04E4F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</w:p>
    <w:p w14:paraId="6088EA24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lastRenderedPageBreak/>
        <w:t>p9+methyl</w:t>
      </w:r>
    </w:p>
    <w:p w14:paraId="7F8B3ED1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1BF5CCA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-1.169070   -0.303021    0.000004</w:t>
      </w:r>
    </w:p>
    <w:p w14:paraId="3FB96F9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0.023791   -1.212423    0.000008</w:t>
      </w:r>
    </w:p>
    <w:p w14:paraId="47FB124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1.180323   -0.257347   -0.000041</w:t>
      </w:r>
    </w:p>
    <w:p w14:paraId="05F8210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0.714096    1.000478   -0.000005</w:t>
      </w:r>
    </w:p>
    <w:p w14:paraId="1B16F19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-0.752798    0.972089    0.000007</w:t>
      </w:r>
    </w:p>
    <w:p w14:paraId="5A3EF99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-2.193362   -0.650027   -0.000084</w:t>
      </w:r>
    </w:p>
    <w:p w14:paraId="3CFAA1A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0.036137   -1.869687    0.878658</w:t>
      </w:r>
    </w:p>
    <w:p w14:paraId="76183E2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0.036063   -1.869951   -0.878450</w:t>
      </w:r>
    </w:p>
    <w:p w14:paraId="1B168BF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2.217752   -0.562788   -0.000014</w:t>
      </w:r>
    </w:p>
    <w:p w14:paraId="4B040BA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1.310954    1.903469    0.000076</w:t>
      </w:r>
    </w:p>
    <w:p w14:paraId="753FAA6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-1.385597    1.850329   -0.000031</w:t>
      </w:r>
    </w:p>
    <w:p w14:paraId="26784B9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FF8BF89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34D8E94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334.4510                530.6072                680.0477</w:t>
      </w:r>
    </w:p>
    <w:p w14:paraId="0079071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718.7326                818.2709                819.8509</w:t>
      </w:r>
    </w:p>
    <w:p w14:paraId="3E125BE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921.1516                934.6993                972.1620</w:t>
      </w:r>
    </w:p>
    <w:p w14:paraId="615C25C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974.9127                981.6375              1020.9599</w:t>
      </w:r>
    </w:p>
    <w:p w14:paraId="272304F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1109.3169              1129.5792              1138.8857</w:t>
      </w:r>
    </w:p>
    <w:p w14:paraId="058222E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1276.7760              1323.8013              1400.6223</w:t>
      </w:r>
    </w:p>
    <w:p w14:paraId="6C81504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1416.6582              1590.1458              1671.2482</w:t>
      </w:r>
    </w:p>
    <w:p w14:paraId="37F1B0A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3044.0381              3078.2653              3209.6559</w:t>
      </w:r>
    </w:p>
    <w:p w14:paraId="4E11B54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3219.9733              3240.0396              3247.0414</w:t>
      </w:r>
    </w:p>
    <w:p w14:paraId="186445C1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</w:p>
    <w:p w14:paraId="59D4B23C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p10+H</w:t>
      </w:r>
    </w:p>
    <w:p w14:paraId="4FC69FA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11E8C80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-1.511265    0.739943   -0.000013</w:t>
      </w:r>
    </w:p>
    <w:p w14:paraId="2A4E8B0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-1.581743   -0.598903   -0.000055</w:t>
      </w:r>
    </w:p>
    <w:p w14:paraId="2237BD1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-0.189759   -1.159537    0.000028</w:t>
      </w:r>
    </w:p>
    <w:p w14:paraId="4F5E14B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2.178360    0.004947   -0.000029</w:t>
      </w:r>
    </w:p>
    <w:p w14:paraId="674E7A6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0.686418    0.065367    0.000036</w:t>
      </w:r>
    </w:p>
    <w:p w14:paraId="48BA1F1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-0.103784    1.152066    0.000031</w:t>
      </w:r>
    </w:p>
    <w:p w14:paraId="2747FAF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-2.350630    1.423815    0.000013</w:t>
      </w:r>
    </w:p>
    <w:p w14:paraId="0F72C8D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-2.479490   -1.201788   -0.000080</w:t>
      </w:r>
    </w:p>
    <w:p w14:paraId="4190B3E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0.000225   -1.788729    0.879041</w:t>
      </w:r>
    </w:p>
    <w:p w14:paraId="67529B2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0.000381   -1.788973   -0.878768</w:t>
      </w:r>
    </w:p>
    <w:p w14:paraId="6717192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2.554357   -0.526943    0.880390</w:t>
      </w:r>
    </w:p>
    <w:p w14:paraId="7C2C11C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2.613254    1.006460   -0.000245</w:t>
      </w:r>
    </w:p>
    <w:p w14:paraId="41B2023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2.554206   -0.527223   -0.880346</w:t>
      </w:r>
    </w:p>
    <w:p w14:paraId="650CB20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0.238334    2.180093    0.000002</w:t>
      </w:r>
    </w:p>
    <w:p w14:paraId="3315B40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2A7ED9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5F53C36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118.9289                224.6416                324.1392</w:t>
      </w:r>
    </w:p>
    <w:p w14:paraId="2B7B392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357.3420                530.2449                623.0746</w:t>
      </w:r>
    </w:p>
    <w:p w14:paraId="314D647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700.6152                826.6114                854.7542</w:t>
      </w:r>
    </w:p>
    <w:p w14:paraId="0114F3E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 xml:space="preserve">  892.7581                913.8943                961.6803</w:t>
      </w:r>
    </w:p>
    <w:p w14:paraId="1BDD3B8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975.3673              1003.0898              1029.6012</w:t>
      </w:r>
    </w:p>
    <w:p w14:paraId="1142AC9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1054.8464              1125.1530              1149.2161</w:t>
      </w:r>
    </w:p>
    <w:p w14:paraId="45E4522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1195.7828              1263.7610              1338.9287</w:t>
      </w:r>
    </w:p>
    <w:p w14:paraId="63302E7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1390.6110              1413.6708              1422.7750</w:t>
      </w:r>
    </w:p>
    <w:p w14:paraId="4A74803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1480.9634              1496.4859              1621.5608</w:t>
      </w:r>
    </w:p>
    <w:p w14:paraId="7267EC7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1701.4480              3037.7802              3043.7829</w:t>
      </w:r>
    </w:p>
    <w:p w14:paraId="17E852D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3077.9287              3094.3752              3133.6518</w:t>
      </w:r>
    </w:p>
    <w:p w14:paraId="46BE333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3210.1504              3220.5251              3242.5806</w:t>
      </w:r>
    </w:p>
    <w:p w14:paraId="09BF47D5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</w:p>
    <w:p w14:paraId="0A33661D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p11+H</w:t>
      </w:r>
    </w:p>
    <w:p w14:paraId="70E10EB2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04FDAA4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1.435256    0.804076   -0.000004</w:t>
      </w:r>
    </w:p>
    <w:p w14:paraId="127ABAD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1.531520   -0.693179   -0.000005</w:t>
      </w:r>
    </w:p>
    <w:p w14:paraId="095DA6E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0.094929   -1.122956    0.000011</w:t>
      </w:r>
    </w:p>
    <w:p w14:paraId="68D9215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-2.199308   -0.003879   -0.000008</w:t>
      </w:r>
    </w:p>
    <w:p w14:paraId="6CE0171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-0.704536   -0.043622    0.000016</w:t>
      </w:r>
    </w:p>
    <w:p w14:paraId="6BE3829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0.143704    1.160443    0.000006</w:t>
      </w:r>
    </w:p>
    <w:p w14:paraId="1215803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2.290026    1.466947   -0.000019</w:t>
      </w:r>
    </w:p>
    <w:p w14:paraId="5DE5BCF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2.073261   -1.065413   -0.878843</w:t>
      </w:r>
    </w:p>
    <w:p w14:paraId="518E2B0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2.073284   -1.065418    0.878814</w:t>
      </w:r>
    </w:p>
    <w:p w14:paraId="5615EF0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-0.228033   -2.156097   -0.000001</w:t>
      </w:r>
    </w:p>
    <w:p w14:paraId="227FDBE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-2.623431   -1.009681   -0.000014</w:t>
      </w:r>
    </w:p>
    <w:p w14:paraId="1E24DAA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-2.576345    0.525494   -0.880796</w:t>
      </w:r>
    </w:p>
    <w:p w14:paraId="06E5246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-2.576389    0.525511    0.880750</w:t>
      </w:r>
    </w:p>
    <w:p w14:paraId="1FB2D7F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-0.241757    2.173355    0.000014</w:t>
      </w:r>
    </w:p>
    <w:p w14:paraId="2B14EA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C810899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5D33CA0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134.0049                230.5913                325.7138</w:t>
      </w:r>
    </w:p>
    <w:p w14:paraId="26DA05F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365.0139                579.0625                624.0601</w:t>
      </w:r>
    </w:p>
    <w:p w14:paraId="1524DBD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717.3706                752.9477                826.3008</w:t>
      </w:r>
    </w:p>
    <w:p w14:paraId="421340B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918.4687                929.8578                948.8845</w:t>
      </w:r>
    </w:p>
    <w:p w14:paraId="77A5A1D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966.9954                984.6045              1025.5842</w:t>
      </w:r>
    </w:p>
    <w:p w14:paraId="283F73C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1069.3647              1103.3583              1131.3969</w:t>
      </w:r>
    </w:p>
    <w:p w14:paraId="254960B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1224.5052              1260.5079              1310.9459</w:t>
      </w:r>
    </w:p>
    <w:p w14:paraId="0B0F90D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1398.1239              1421.8577              1428.1615</w:t>
      </w:r>
    </w:p>
    <w:p w14:paraId="6F344B7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1482.2892              1498.8394              1613.6091</w:t>
      </w:r>
    </w:p>
    <w:p w14:paraId="443FF96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1714.2317              3045.1175              3045.3193</w:t>
      </w:r>
    </w:p>
    <w:p w14:paraId="654F06D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3078.3457              3104.3281              3138.1374</w:t>
      </w:r>
    </w:p>
    <w:p w14:paraId="23C5F83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3210.3421              3223.3858              3240.3404</w:t>
      </w:r>
    </w:p>
    <w:p w14:paraId="7CD11459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</w:p>
    <w:p w14:paraId="7C069283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p12+H</w:t>
      </w:r>
    </w:p>
    <w:p w14:paraId="232FB948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78E3C53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-1.307972    0.882651    0.001900</w:t>
      </w:r>
    </w:p>
    <w:p w14:paraId="5511A27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-1.524600   -0.606575   -0.063655</w:t>
      </w:r>
    </w:p>
    <w:p w14:paraId="2091FD1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-0.098242   -1.190920    0.067164</w:t>
      </w:r>
    </w:p>
    <w:p w14:paraId="1BA7BAC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C        2.164330   -0.015502   -0.045268</w:t>
      </w:r>
    </w:p>
    <w:p w14:paraId="0CB5CA4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0.833865    0.009483    0.013629</w:t>
      </w:r>
    </w:p>
    <w:p w14:paraId="351CBE2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-0.014130    1.204423    0.036263</w:t>
      </w:r>
    </w:p>
    <w:p w14:paraId="2AB8EF1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-2.126002    1.593468   -0.001406</w:t>
      </w:r>
    </w:p>
    <w:p w14:paraId="13B9DD7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-2.194331   -0.955538    0.728257</w:t>
      </w:r>
    </w:p>
    <w:p w14:paraId="5C70EA7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-1.996045   -0.884366   -1.012931</w:t>
      </w:r>
    </w:p>
    <w:p w14:paraId="72E02D8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0.023051   -1.706703    1.023443</w:t>
      </w:r>
    </w:p>
    <w:p w14:paraId="1D3F5A6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0.132029   -1.911422   -0.719935</w:t>
      </w:r>
    </w:p>
    <w:p w14:paraId="227BEA7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2.741347    0.902495   -0.070367</w:t>
      </w:r>
    </w:p>
    <w:p w14:paraId="06DF019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2.714129   -0.950038   -0.070753</w:t>
      </w:r>
    </w:p>
    <w:p w14:paraId="344DE63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0.386322    2.210743    0.063492</w:t>
      </w:r>
    </w:p>
    <w:p w14:paraId="2B84867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6278AE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06097E1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 80.1020                295.1949                361.8882</w:t>
      </w:r>
    </w:p>
    <w:p w14:paraId="35360F1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520.3069                637.3301                682.8119</w:t>
      </w:r>
    </w:p>
    <w:p w14:paraId="75EDD90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775.3298                805.7151                848.0347</w:t>
      </w:r>
    </w:p>
    <w:p w14:paraId="40AC663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868.5634                903.6773                926.2378</w:t>
      </w:r>
    </w:p>
    <w:p w14:paraId="30DA497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966.2778                990.8236              1023.7847</w:t>
      </w:r>
    </w:p>
    <w:p w14:paraId="4141FD6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1040.6534              1125.4181              1180.9280</w:t>
      </w:r>
    </w:p>
    <w:p w14:paraId="1BA32CB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1248.5519              1277.2910              1292.1506</w:t>
      </w:r>
    </w:p>
    <w:p w14:paraId="5DF7293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1342.1352              1377.5927              1456.4281</w:t>
      </w:r>
    </w:p>
    <w:p w14:paraId="6DF520C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1480.1631              1506.4256              1680.8906</w:t>
      </w:r>
    </w:p>
    <w:p w14:paraId="6FF797E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1745.3104              3051.8353              3074.7644</w:t>
      </w:r>
    </w:p>
    <w:p w14:paraId="088AA36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3087.1075              3123.9757              3153.6708</w:t>
      </w:r>
    </w:p>
    <w:p w14:paraId="49AC5CD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3208.2941              3232.8064              3241.0541</w:t>
      </w:r>
    </w:p>
    <w:p w14:paraId="7472B8E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702CB8CE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p13+H</w:t>
      </w:r>
    </w:p>
    <w:p w14:paraId="7EBAA1E8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58E230D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-1.423399   -0.734327   -0.174445</w:t>
      </w:r>
    </w:p>
    <w:p w14:paraId="7878E08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-1.423427    0.734288   -0.174455</w:t>
      </w:r>
    </w:p>
    <w:p w14:paraId="50498F6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-0.208676    1.172483    0.184145</w:t>
      </w:r>
    </w:p>
    <w:p w14:paraId="310E3FE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1.980278    0.000005   -0.380794</w:t>
      </w:r>
    </w:p>
    <w:p w14:paraId="0AB6353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0.694236    0.000019    0.455081</w:t>
      </w:r>
    </w:p>
    <w:p w14:paraId="0B2476F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-0.208637   -1.172471    0.184175</w:t>
      </w:r>
    </w:p>
    <w:p w14:paraId="10F3CDF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-2.277801   -1.349236   -0.427347</w:t>
      </w:r>
    </w:p>
    <w:p w14:paraId="74319BC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-2.277884    1.349136   -0.427315</w:t>
      </w:r>
    </w:p>
    <w:p w14:paraId="2E32F9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0.108730    2.203357    0.273836</w:t>
      </w:r>
    </w:p>
    <w:p w14:paraId="748F82A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1.738920   -0.000289   -1.446610</w:t>
      </w:r>
    </w:p>
    <w:p w14:paraId="4093378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2.584866   -0.884450   -0.164641</w:t>
      </w:r>
    </w:p>
    <w:p w14:paraId="6AC6E6C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2.584588    0.884757   -0.165075</w:t>
      </w:r>
    </w:p>
    <w:p w14:paraId="6B902FD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0.967471    0.000067    1.521067</w:t>
      </w:r>
    </w:p>
    <w:p w14:paraId="15892DE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0.108860   -2.203321    0.273846</w:t>
      </w:r>
    </w:p>
    <w:p w14:paraId="4AB2605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827B623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66833B3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168.1150                 237.3471                297.6431</w:t>
      </w:r>
    </w:p>
    <w:p w14:paraId="5382EF3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546.1185                566.5988                721.3589</w:t>
      </w:r>
    </w:p>
    <w:p w14:paraId="6120DD9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 xml:space="preserve">  736.7955                791.4135                816.0065</w:t>
      </w:r>
    </w:p>
    <w:p w14:paraId="44E1A8F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881.5165                955.4149                975.4720</w:t>
      </w:r>
    </w:p>
    <w:p w14:paraId="201B238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975.4978              1002.5103              1026.9264</w:t>
      </w:r>
    </w:p>
    <w:p w14:paraId="4C2DF2A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1087.5171              1098.2208              1110.3170</w:t>
      </w:r>
    </w:p>
    <w:p w14:paraId="19C345B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1150.8865              1269.5459              1290.7110</w:t>
      </w:r>
    </w:p>
    <w:p w14:paraId="73555A4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1326.3120              1404.1776              1418.3285</w:t>
      </w:r>
    </w:p>
    <w:p w14:paraId="2C758B3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1498.0551              1499.1851              1596.2573</w:t>
      </w:r>
    </w:p>
    <w:p w14:paraId="3469CD9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1675.6847              3018.6302              3046.3084</w:t>
      </w:r>
    </w:p>
    <w:p w14:paraId="59FFE35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3123.9025              3128.6960              3207.3103</w:t>
      </w:r>
    </w:p>
    <w:p w14:paraId="48C0FB6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3217.3584              3236.8499              3243.8601</w:t>
      </w:r>
    </w:p>
    <w:p w14:paraId="2E7ABD13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</w:p>
    <w:p w14:paraId="35B43D06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p14+H</w:t>
      </w:r>
    </w:p>
    <w:p w14:paraId="5E95CEB8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342843E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1.474123    0.664036   -0.029535</w:t>
      </w:r>
    </w:p>
    <w:p w14:paraId="07C1032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1.474122   -0.664036   -0.029538</w:t>
      </w:r>
    </w:p>
    <w:p w14:paraId="12A3B98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0.082213   -1.236522    0.036058</w:t>
      </w:r>
    </w:p>
    <w:p w14:paraId="2E11444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-2.129448    0.000000   -0.035748</w:t>
      </w:r>
    </w:p>
    <w:p w14:paraId="67749E7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-0.804377    0.000000    0.013908</w:t>
      </w:r>
    </w:p>
    <w:p w14:paraId="7FF0638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0.082213    1.236521    0.036057</w:t>
      </w:r>
    </w:p>
    <w:p w14:paraId="4426BDC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2.361706    1.284802   -0.062267</w:t>
      </w:r>
    </w:p>
    <w:p w14:paraId="1D4C759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2.361706   -1.284801   -0.062274</w:t>
      </w:r>
    </w:p>
    <w:p w14:paraId="1948991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-0.133337   -1.905266   -0.804509</w:t>
      </w:r>
    </w:p>
    <w:p w14:paraId="1126FDA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-0.069752   -1.822329    0.950602</w:t>
      </w:r>
    </w:p>
    <w:p w14:paraId="1FDCA1E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-2.695153    0.925800   -0.057417</w:t>
      </w:r>
    </w:p>
    <w:p w14:paraId="6E3C701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-2.695153   -0.925800   -0.057419</w:t>
      </w:r>
    </w:p>
    <w:p w14:paraId="1FA4F34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-0.133333    1.905255   -0.804519</w:t>
      </w:r>
    </w:p>
    <w:p w14:paraId="1615CB3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-0.069757    1.822339    0.950593</w:t>
      </w:r>
    </w:p>
    <w:p w14:paraId="5D22412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0629F074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11FA349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  38.6151                367.1051                374.3601</w:t>
      </w:r>
    </w:p>
    <w:p w14:paraId="46C10D6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435.8276                626.1713                698.1519</w:t>
      </w:r>
    </w:p>
    <w:p w14:paraId="772CF6B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701.7746                797.7001                826.3721</w:t>
      </w:r>
    </w:p>
    <w:p w14:paraId="1302E9A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922.9503                929.7765                945.9881</w:t>
      </w:r>
    </w:p>
    <w:p w14:paraId="71CABE0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988.6374                988.8271                998.5234</w:t>
      </w:r>
    </w:p>
    <w:p w14:paraId="09E7FC6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1007.1779              1126.8781              1171.6057</w:t>
      </w:r>
    </w:p>
    <w:p w14:paraId="23CA3B8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1196.9855              1259.2491              1303.4046</w:t>
      </w:r>
    </w:p>
    <w:p w14:paraId="2059A00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1306.8842              1377.0903              1449.8336</w:t>
      </w:r>
    </w:p>
    <w:p w14:paraId="295CF00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1467.1880              1473.5736              1715.1671</w:t>
      </w:r>
    </w:p>
    <w:p w14:paraId="6D7215C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1763.2751              3040.4855              3042.5151</w:t>
      </w:r>
    </w:p>
    <w:p w14:paraId="4CBBA66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3073.8634              3073.9765              3147.4558</w:t>
      </w:r>
    </w:p>
    <w:p w14:paraId="55EB8F2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3195.5562              3221.0341              3232.5380</w:t>
      </w:r>
    </w:p>
    <w:p w14:paraId="48E01E9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59035D80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p15+H</w:t>
      </w:r>
    </w:p>
    <w:p w14:paraId="7126E9FD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7CEB7DB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-1.188484   -0.723196    0.250560</w:t>
      </w:r>
    </w:p>
    <w:p w14:paraId="71433B4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-1.188101    0.723773   -0.250621</w:t>
      </w:r>
    </w:p>
    <w:p w14:paraId="3B463CF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C        0.112106    1.417928    0.063127</w:t>
      </w:r>
    </w:p>
    <w:p w14:paraId="109D49F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1.252440    0.724947    0.110077</w:t>
      </w:r>
    </w:p>
    <w:p w14:paraId="7D2B3CB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1.252054   -0.725525   -0.110153</w:t>
      </w:r>
    </w:p>
    <w:p w14:paraId="7EC5AE0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0.111386   -1.417977   -0.063013</w:t>
      </w:r>
    </w:p>
    <w:p w14:paraId="00B1D8C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-2.033738   -1.268215   -0.177023</w:t>
      </w:r>
    </w:p>
    <w:p w14:paraId="41D6E20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-1.331280   -0.735534    1.341474</w:t>
      </w:r>
    </w:p>
    <w:p w14:paraId="6BA8F64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-1.330785    0.736194   -1.341538</w:t>
      </w:r>
    </w:p>
    <w:p w14:paraId="4BFE37F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-2.033093    1.269205    0.176952</w:t>
      </w:r>
    </w:p>
    <w:p w14:paraId="72B62E4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0.113021    2.495490    0.191786</w:t>
      </w:r>
    </w:p>
    <w:p w14:paraId="521A96C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2.198123    1.224752    0.290846</w:t>
      </w:r>
    </w:p>
    <w:p w14:paraId="6116949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2.197374   -1.226031   -0.290856</w:t>
      </w:r>
    </w:p>
    <w:p w14:paraId="3A4EAE2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0.111969   -2.495561   -0.191510</w:t>
      </w:r>
    </w:p>
    <w:p w14:paraId="777C1DC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6F90498A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0D622DF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197.1717                306.1000                482.2071</w:t>
      </w:r>
    </w:p>
    <w:p w14:paraId="0A89454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529.6251                574.5856                689.4616</w:t>
      </w:r>
    </w:p>
    <w:p w14:paraId="4F34712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764.8536                794.0711                867.1909</w:t>
      </w:r>
    </w:p>
    <w:p w14:paraId="29E5479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945.0995                972.2335                994.9021</w:t>
      </w:r>
    </w:p>
    <w:p w14:paraId="5BF78F8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1009.9445              1020.5106              1053.5992</w:t>
      </w:r>
    </w:p>
    <w:p w14:paraId="434AA9B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1084.8341              1182.0964              1194.9929</w:t>
      </w:r>
    </w:p>
    <w:p w14:paraId="225E236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1208.2698              1275.9947              1355.9404</w:t>
      </w:r>
    </w:p>
    <w:p w14:paraId="10820B2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1369.4236              1411.4225              1446.2853</w:t>
      </w:r>
    </w:p>
    <w:p w14:paraId="67F2A8F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1476.7467              1489.1535              1682.1519</w:t>
      </w:r>
    </w:p>
    <w:p w14:paraId="6349D93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1737.2803              3003.9400              3013.4173</w:t>
      </w:r>
    </w:p>
    <w:p w14:paraId="231FBF2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3098.9693              3099.5757              3177.7293</w:t>
      </w:r>
    </w:p>
    <w:p w14:paraId="13F4BAF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3184.2256              3200.4921              3210.1197</w:t>
      </w:r>
    </w:p>
    <w:p w14:paraId="2EB49AD9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</w:p>
    <w:p w14:paraId="61A554DE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p16+H</w:t>
      </w:r>
    </w:p>
    <w:p w14:paraId="1EB5A0EB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38EB09C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-1.494599    0.000055   -0.000006</w:t>
      </w:r>
    </w:p>
    <w:p w14:paraId="2BE3BA5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-0.663703    1.251311    0.000001</w:t>
      </w:r>
    </w:p>
    <w:p w14:paraId="5A6F7BC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0.663802    1.251275    0.000002</w:t>
      </w:r>
    </w:p>
    <w:p w14:paraId="01EC970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1.494599   -0.000054   -0.000001</w:t>
      </w:r>
    </w:p>
    <w:p w14:paraId="6C69B1B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0.663704   -1.251311    0.000002</w:t>
      </w:r>
    </w:p>
    <w:p w14:paraId="2DD2B33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-0.663802   -1.251274    0.000002</w:t>
      </w:r>
    </w:p>
    <w:p w14:paraId="0731FC5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-2.164642    0.000087   -0.870624</w:t>
      </w:r>
    </w:p>
    <w:p w14:paraId="23AAEB7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-2.164618    0.000088    0.870635</w:t>
      </w:r>
    </w:p>
    <w:p w14:paraId="6F17840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-1.199095    2.196650    0.000007</w:t>
      </w:r>
    </w:p>
    <w:p w14:paraId="7431C86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1.199264    2.196571    0.000007</w:t>
      </w:r>
    </w:p>
    <w:p w14:paraId="34E2F86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2.164607   -0.000087   -0.870650</w:t>
      </w:r>
    </w:p>
    <w:p w14:paraId="02607C8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2.164651   -0.000088    0.870610</w:t>
      </w:r>
    </w:p>
    <w:p w14:paraId="4A96439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1.199094   -2.196651    0.000004</w:t>
      </w:r>
    </w:p>
    <w:p w14:paraId="01AB33E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-1.199265   -2.196570    0.000007</w:t>
      </w:r>
    </w:p>
    <w:p w14:paraId="1FF2D2B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4189F632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64B6AC7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115.9479                391.8013                401.3328</w:t>
      </w:r>
    </w:p>
    <w:p w14:paraId="4F04067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 xml:space="preserve">  547.7452                582.6579                630.7131</w:t>
      </w:r>
    </w:p>
    <w:p w14:paraId="6878A88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728.5501                869.6169                904.7520</w:t>
      </w:r>
    </w:p>
    <w:p w14:paraId="77E6C7D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962.0939                967.4598                979.3249</w:t>
      </w:r>
    </w:p>
    <w:p w14:paraId="6B8E74A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990.4649              1015.3736              1033.7863</w:t>
      </w:r>
    </w:p>
    <w:p w14:paraId="531DFED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1057.5572              1197.1774              1237.9043</w:t>
      </w:r>
    </w:p>
    <w:p w14:paraId="40C54AC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1237.9407              1242.3994              1375.6437</w:t>
      </w:r>
    </w:p>
    <w:p w14:paraId="6BD3811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1401.1077              1427.0936              1449.4048</w:t>
      </w:r>
    </w:p>
    <w:p w14:paraId="2C0D7C9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1471.3891              1473.6879              1741.5939</w:t>
      </w:r>
    </w:p>
    <w:p w14:paraId="1C72AB1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1787.9959              3016.8388              3018.0292</w:t>
      </w:r>
    </w:p>
    <w:p w14:paraId="761973B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3035.0505              3036.1626              3166.7591</w:t>
      </w:r>
    </w:p>
    <w:p w14:paraId="4978BA0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3167.1991              3190.1750              3192.7673</w:t>
      </w:r>
    </w:p>
    <w:p w14:paraId="37846459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</w:p>
    <w:p w14:paraId="6D0A75B5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p17+H</w:t>
      </w:r>
    </w:p>
    <w:p w14:paraId="4552969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0C68FA9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-1.461653    0.178611    0.204084</w:t>
      </w:r>
    </w:p>
    <w:p w14:paraId="3262993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-0.652539    1.203498   -0.055562</w:t>
      </w:r>
    </w:p>
    <w:p w14:paraId="0B9BF64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0.712288    0.745431   -0.441352</w:t>
      </w:r>
    </w:p>
    <w:p w14:paraId="794480F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1.450745   -0.019286    0.635388</w:t>
      </w:r>
    </w:p>
    <w:p w14:paraId="5415AA1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0.645355   -0.769796   -0.387076</w:t>
      </w:r>
    </w:p>
    <w:p w14:paraId="5E2B7DD6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-0.787271   -1.153778   -0.035175</w:t>
      </w:r>
    </w:p>
    <w:p w14:paraId="4587652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-2.480016    0.264368    0.564377</w:t>
      </w:r>
    </w:p>
    <w:p w14:paraId="763FED3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-0.919321    2.249615    0.036889</w:t>
      </w:r>
    </w:p>
    <w:p w14:paraId="0D7C60B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1.279178    1.275486   -1.197244</w:t>
      </w:r>
    </w:p>
    <w:p w14:paraId="7796877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1.070935    0.054770    1.649194</w:t>
      </w:r>
    </w:p>
    <w:p w14:paraId="64D7FBA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2.529395   -0.085828    0.551314</w:t>
      </w:r>
    </w:p>
    <w:p w14:paraId="4CDD453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1.184226   -1.367114   -1.111651</w:t>
      </w:r>
    </w:p>
    <w:p w14:paraId="5FB49D1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-0.838238   -1.805431    0.844284</w:t>
      </w:r>
    </w:p>
    <w:p w14:paraId="2EFAE32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-1.267709   -1.693942   -0.859002</w:t>
      </w:r>
    </w:p>
    <w:p w14:paraId="69E935A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32BCCD8B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102620F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285.0100                359.3661                487.1619</w:t>
      </w:r>
    </w:p>
    <w:p w14:paraId="21CB8AE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684.3881                731.1266                780.4651</w:t>
      </w:r>
    </w:p>
    <w:p w14:paraId="189CC4B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786.0365                816.1657                896.0815</w:t>
      </w:r>
    </w:p>
    <w:p w14:paraId="51328F0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933.5528                949.0481                964.4280</w:t>
      </w:r>
    </w:p>
    <w:p w14:paraId="1BA6838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1010.7151              1028.2668              1056.5958</w:t>
      </w:r>
    </w:p>
    <w:p w14:paraId="5E11509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1075.8637              1095.0570              1105.0721</w:t>
      </w:r>
    </w:p>
    <w:p w14:paraId="594CF28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1138.3332              1193.0954              1213.5786</w:t>
      </w:r>
    </w:p>
    <w:p w14:paraId="780086F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1310.3644              1333.3834              1387.8800</w:t>
      </w:r>
    </w:p>
    <w:p w14:paraId="4747C4B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1395.8132              1479.4064              1488.7078</w:t>
      </w:r>
    </w:p>
    <w:p w14:paraId="2751B56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1696.2170              3040.0384              3074.8708</w:t>
      </w:r>
    </w:p>
    <w:p w14:paraId="04A9415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3133.2958              3189.8529              3202.7781</w:t>
      </w:r>
    </w:p>
    <w:p w14:paraId="6C3C189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3204.6859              3227.4341              3230.3036</w:t>
      </w:r>
    </w:p>
    <w:p w14:paraId="58885A55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</w:p>
    <w:p w14:paraId="01FE43ED" w14:textId="77777777" w:rsidR="00881067" w:rsidRPr="00E231D1" w:rsidRDefault="00881067" w:rsidP="00881067">
      <w:pPr>
        <w:spacing w:line="360" w:lineRule="auto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p18+H</w:t>
      </w:r>
    </w:p>
    <w:p w14:paraId="128094CC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69D9045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1.461653    0.178611    0.204084</w:t>
      </w:r>
    </w:p>
    <w:p w14:paraId="4588713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C        0.787271   -1.153778   -0.035175</w:t>
      </w:r>
    </w:p>
    <w:p w14:paraId="1E6C559A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-0.645355   -0.769796   -0.387076</w:t>
      </w:r>
    </w:p>
    <w:p w14:paraId="3D1CA9C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-1.450745   -0.019286    0.635388</w:t>
      </w:r>
    </w:p>
    <w:p w14:paraId="0FA9C69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-0.712288    0.745431   -0.441352</w:t>
      </w:r>
    </w:p>
    <w:p w14:paraId="7F33F7B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0.652539    1.203498   -0.055562</w:t>
      </w:r>
    </w:p>
    <w:p w14:paraId="07B2895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2.480016    0.264368    0.564377</w:t>
      </w:r>
    </w:p>
    <w:p w14:paraId="674C67A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1.267709   -1.693942   -0.859002</w:t>
      </w:r>
    </w:p>
    <w:p w14:paraId="7931A50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0.838238   -1.805432    0.844284</w:t>
      </w:r>
    </w:p>
    <w:p w14:paraId="0095915C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-1.184226   -1.367114   -1.111651</w:t>
      </w:r>
    </w:p>
    <w:p w14:paraId="04F61B5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-2.529395   -0.085828    0.551314</w:t>
      </w:r>
    </w:p>
    <w:p w14:paraId="7084875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-1.070935    0.054770    1.649194</w:t>
      </w:r>
    </w:p>
    <w:p w14:paraId="27480D2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-1.279178    1.275486   -1.197244</w:t>
      </w:r>
    </w:p>
    <w:p w14:paraId="122E040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0.919321    2.249615    0.036889</w:t>
      </w:r>
    </w:p>
    <w:p w14:paraId="0A5CB55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1A4B02E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4607A0B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285.0100                359.3662                487.1620</w:t>
      </w:r>
    </w:p>
    <w:p w14:paraId="2DAC60D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684.3881                731.1266                780.4651</w:t>
      </w:r>
    </w:p>
    <w:p w14:paraId="490B2CCF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786.0365                816.1657                896.0815</w:t>
      </w:r>
    </w:p>
    <w:p w14:paraId="4CC2D6D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 xml:space="preserve">  933.5528                949.0481                964.4280</w:t>
      </w:r>
    </w:p>
    <w:p w14:paraId="69B8E78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1010.7151              1028.2668              1056.5958</w:t>
      </w:r>
    </w:p>
    <w:p w14:paraId="7597BFD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1075.8637              1095.0570              1105.0721</w:t>
      </w:r>
    </w:p>
    <w:p w14:paraId="59A7C77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1138.3332              1193.0954              1213.5786</w:t>
      </w:r>
    </w:p>
    <w:p w14:paraId="149B0B33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1310.3644              1333.3834              1387.8800</w:t>
      </w:r>
    </w:p>
    <w:p w14:paraId="1B09728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1395.8132              1479.4064              1488.7078</w:t>
      </w:r>
    </w:p>
    <w:p w14:paraId="547A839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1696.2169              3040.0384              3074.8708</w:t>
      </w:r>
    </w:p>
    <w:p w14:paraId="7B166787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3133.2958              3189.8529              3202.7781</w:t>
      </w:r>
    </w:p>
    <w:p w14:paraId="258EB109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3204.6859              3227.4341              3230.3036</w:t>
      </w:r>
    </w:p>
    <w:p w14:paraId="6E2A7E02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</w:p>
    <w:p w14:paraId="6F310776" w14:textId="77777777" w:rsidR="00881067" w:rsidRPr="00E231D1" w:rsidRDefault="00881067" w:rsidP="00881067">
      <w:pPr>
        <w:spacing w:line="360" w:lineRule="auto"/>
        <w:jc w:val="center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Fragments</w:t>
      </w:r>
    </w:p>
    <w:p w14:paraId="46F83A12" w14:textId="77777777" w:rsidR="00881067" w:rsidRPr="00E231D1" w:rsidRDefault="00881067" w:rsidP="00881067">
      <w:pPr>
        <w:pStyle w:val="References"/>
        <w:spacing w:before="0"/>
        <w:ind w:left="0" w:firstLine="0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methyl</w:t>
      </w:r>
    </w:p>
    <w:p w14:paraId="3BD89649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7F0A4EE0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-0.000147    0.000018    0.0</w:t>
      </w:r>
    </w:p>
    <w:p w14:paraId="4980D7D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0.598306   -0.900124   -0.0</w:t>
      </w:r>
    </w:p>
    <w:p w14:paraId="6EE545AB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0.481424    0.967479   -0.0</w:t>
      </w:r>
    </w:p>
    <w:p w14:paraId="6CAEA6E8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-1.078846   -0.067462   -0.0</w:t>
      </w:r>
    </w:p>
    <w:p w14:paraId="034600CE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2F998F51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311BDDE9" w14:textId="77777777" w:rsidR="00881067" w:rsidRPr="00E231D1" w:rsidRDefault="00881067" w:rsidP="00881067">
      <w:pPr>
        <w:pStyle w:val="References"/>
        <w:spacing w:before="0"/>
        <w:rPr>
          <w:sz w:val="16"/>
          <w:szCs w:val="16"/>
        </w:rPr>
      </w:pPr>
      <w:r w:rsidRPr="00E231D1">
        <w:rPr>
          <w:sz w:val="16"/>
          <w:szCs w:val="16"/>
        </w:rPr>
        <w:t xml:space="preserve">  470.9451              1399.8856              1409.5749</w:t>
      </w:r>
    </w:p>
    <w:p w14:paraId="151D0911" w14:textId="77777777" w:rsidR="00881067" w:rsidRPr="00E231D1" w:rsidRDefault="00881067" w:rsidP="00881067">
      <w:pPr>
        <w:pStyle w:val="References"/>
        <w:spacing w:before="0"/>
        <w:rPr>
          <w:sz w:val="16"/>
          <w:szCs w:val="16"/>
        </w:rPr>
      </w:pPr>
      <w:r w:rsidRPr="00E231D1">
        <w:rPr>
          <w:sz w:val="16"/>
          <w:szCs w:val="16"/>
        </w:rPr>
        <w:t>3117.6199              3301.0861              3304.8947</w:t>
      </w:r>
    </w:p>
    <w:p w14:paraId="15F1875A" w14:textId="77777777" w:rsidR="00881067" w:rsidRPr="00E231D1" w:rsidRDefault="00881067" w:rsidP="00881067">
      <w:pPr>
        <w:pStyle w:val="References"/>
        <w:spacing w:before="0"/>
        <w:ind w:left="0" w:firstLine="0"/>
        <w:rPr>
          <w:b/>
          <w:i/>
          <w:sz w:val="16"/>
          <w:szCs w:val="16"/>
        </w:rPr>
      </w:pPr>
    </w:p>
    <w:p w14:paraId="6DE247AE" w14:textId="77777777" w:rsidR="00881067" w:rsidRPr="00E231D1" w:rsidRDefault="00881067" w:rsidP="00881067">
      <w:pPr>
        <w:pStyle w:val="References"/>
        <w:spacing w:before="0"/>
        <w:ind w:left="0" w:firstLine="0"/>
        <w:rPr>
          <w:b/>
          <w:i/>
          <w:sz w:val="16"/>
          <w:szCs w:val="16"/>
        </w:rPr>
      </w:pPr>
      <w:r w:rsidRPr="00E231D1">
        <w:rPr>
          <w:b/>
          <w:i/>
          <w:sz w:val="16"/>
          <w:szCs w:val="16"/>
        </w:rPr>
        <w:t>ethylene</w:t>
      </w:r>
    </w:p>
    <w:p w14:paraId="1CE4E310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Cartesian coordinates</w:t>
      </w:r>
    </w:p>
    <w:p w14:paraId="13E7923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-0.662232    0.000081    0.000063</w:t>
      </w:r>
    </w:p>
    <w:p w14:paraId="35E1F53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C        0.662191    0.000019   -0.000024</w:t>
      </w:r>
    </w:p>
    <w:p w14:paraId="38883A22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-1.231178    0.923815   -0.000033</w:t>
      </w:r>
    </w:p>
    <w:p w14:paraId="5D2B0251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-1.230737   -0.924266   -0.000223</w:t>
      </w:r>
    </w:p>
    <w:p w14:paraId="5604C0B4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lastRenderedPageBreak/>
        <w:t>H        1.230928   -0.924159    0.000106</w:t>
      </w:r>
    </w:p>
    <w:p w14:paraId="0F61AD15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  <w:r w:rsidRPr="00E231D1">
        <w:rPr>
          <w:sz w:val="16"/>
          <w:szCs w:val="16"/>
        </w:rPr>
        <w:t>H        1.231231    0.924011   -0.000084</w:t>
      </w:r>
    </w:p>
    <w:p w14:paraId="3139C37D" w14:textId="77777777" w:rsidR="00881067" w:rsidRPr="00E231D1" w:rsidRDefault="00881067" w:rsidP="00881067">
      <w:pPr>
        <w:spacing w:line="360" w:lineRule="auto"/>
        <w:rPr>
          <w:sz w:val="16"/>
          <w:szCs w:val="16"/>
        </w:rPr>
      </w:pPr>
    </w:p>
    <w:p w14:paraId="100D697B" w14:textId="77777777" w:rsidR="00881067" w:rsidRPr="00E231D1" w:rsidRDefault="00881067" w:rsidP="00881067">
      <w:pPr>
        <w:spacing w:line="360" w:lineRule="auto"/>
        <w:rPr>
          <w:b/>
          <w:sz w:val="16"/>
          <w:szCs w:val="16"/>
        </w:rPr>
      </w:pPr>
      <w:r w:rsidRPr="00E231D1">
        <w:rPr>
          <w:b/>
          <w:sz w:val="16"/>
          <w:szCs w:val="16"/>
        </w:rPr>
        <w:t>Frequencies</w:t>
      </w:r>
    </w:p>
    <w:p w14:paraId="6D9449B4" w14:textId="77777777" w:rsidR="00881067" w:rsidRPr="00E231D1" w:rsidRDefault="00881067" w:rsidP="00881067">
      <w:pPr>
        <w:pStyle w:val="References"/>
        <w:spacing w:before="0"/>
        <w:rPr>
          <w:sz w:val="16"/>
          <w:szCs w:val="16"/>
        </w:rPr>
      </w:pPr>
      <w:r w:rsidRPr="00E231D1">
        <w:rPr>
          <w:sz w:val="16"/>
          <w:szCs w:val="16"/>
        </w:rPr>
        <w:t xml:space="preserve">  840.1622                983.0978                991.7761</w:t>
      </w:r>
    </w:p>
    <w:p w14:paraId="6CDC7D2B" w14:textId="77777777" w:rsidR="00881067" w:rsidRPr="00E231D1" w:rsidRDefault="00881067" w:rsidP="00881067">
      <w:pPr>
        <w:pStyle w:val="References"/>
        <w:spacing w:before="0"/>
        <w:rPr>
          <w:sz w:val="16"/>
          <w:szCs w:val="16"/>
        </w:rPr>
      </w:pPr>
      <w:r w:rsidRPr="00E231D1">
        <w:rPr>
          <w:sz w:val="16"/>
          <w:szCs w:val="16"/>
        </w:rPr>
        <w:t>1072.6034              1241.8730              1388.1884</w:t>
      </w:r>
    </w:p>
    <w:p w14:paraId="61BAC159" w14:textId="77777777" w:rsidR="00881067" w:rsidRPr="00E231D1" w:rsidRDefault="00881067" w:rsidP="00881067">
      <w:pPr>
        <w:pStyle w:val="References"/>
        <w:spacing w:before="0"/>
        <w:rPr>
          <w:sz w:val="16"/>
          <w:szCs w:val="16"/>
        </w:rPr>
      </w:pPr>
      <w:r w:rsidRPr="00E231D1">
        <w:rPr>
          <w:sz w:val="16"/>
          <w:szCs w:val="16"/>
        </w:rPr>
        <w:t>1471.0756              1715.5501              3141.5279</w:t>
      </w:r>
    </w:p>
    <w:p w14:paraId="54984E5E" w14:textId="77777777" w:rsidR="00881067" w:rsidRPr="00E231D1" w:rsidRDefault="00881067" w:rsidP="00881067">
      <w:pPr>
        <w:pStyle w:val="References"/>
        <w:spacing w:before="0"/>
        <w:rPr>
          <w:sz w:val="16"/>
          <w:szCs w:val="16"/>
        </w:rPr>
      </w:pPr>
      <w:r w:rsidRPr="00E231D1">
        <w:rPr>
          <w:sz w:val="16"/>
          <w:szCs w:val="16"/>
        </w:rPr>
        <w:t>3161.6164              3223.3876              3249.8270</w:t>
      </w:r>
    </w:p>
    <w:p w14:paraId="72036096" w14:textId="77777777" w:rsidR="00881067" w:rsidRPr="00E231D1" w:rsidRDefault="00881067" w:rsidP="00881067">
      <w:pPr>
        <w:rPr>
          <w:sz w:val="16"/>
          <w:szCs w:val="16"/>
        </w:rPr>
      </w:pPr>
    </w:p>
    <w:p w14:paraId="15544311" w14:textId="77777777" w:rsidR="001A1078" w:rsidRPr="00E231D1" w:rsidRDefault="001A1078">
      <w:pPr>
        <w:spacing w:after="160" w:line="259" w:lineRule="auto"/>
        <w:rPr>
          <w:sz w:val="16"/>
          <w:szCs w:val="16"/>
        </w:rPr>
      </w:pPr>
    </w:p>
    <w:sectPr w:rsidR="001A1078" w:rsidRPr="00E231D1" w:rsidSect="007331C8">
      <w:type w:val="continuous"/>
      <w:pgSz w:w="12240" w:h="15840"/>
      <w:pgMar w:top="1440" w:right="1440" w:bottom="1440" w:left="1440" w:header="720" w:footer="720" w:gutter="0"/>
      <w:cols w:num="2"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C0840EF" w14:textId="77777777" w:rsidR="0082734A" w:rsidRDefault="0082734A" w:rsidP="0063512D">
      <w:pPr>
        <w:spacing w:line="240" w:lineRule="auto"/>
      </w:pPr>
      <w:r>
        <w:separator/>
      </w:r>
    </w:p>
  </w:endnote>
  <w:endnote w:type="continuationSeparator" w:id="0">
    <w:p w14:paraId="1B0A38A1" w14:textId="77777777" w:rsidR="0082734A" w:rsidRDefault="0082734A" w:rsidP="0063512D">
      <w:pPr>
        <w:spacing w:line="240" w:lineRule="auto"/>
      </w:pPr>
      <w:r>
        <w:continuationSeparator/>
      </w:r>
    </w:p>
  </w:endnote>
  <w:endnote w:type="continuationNotice" w:id="1">
    <w:p w14:paraId="7C7EFD31" w14:textId="77777777" w:rsidR="0082734A" w:rsidRDefault="0082734A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5738126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B26DB06" w14:textId="41688612" w:rsidR="001B42D8" w:rsidRPr="00EE62E6" w:rsidRDefault="001B42D8" w:rsidP="00B61716">
        <w:pPr>
          <w:pStyle w:val="Footer"/>
          <w:spacing w:after="240" w:line="360" w:lineRule="auto"/>
          <w:jc w:val="right"/>
        </w:pPr>
        <w:r w:rsidRPr="00EE62E6">
          <w:fldChar w:fldCharType="begin"/>
        </w:r>
        <w:r w:rsidRPr="00EE62E6">
          <w:instrText xml:space="preserve"> PAGE   \* MERGEFORMAT </w:instrText>
        </w:r>
        <w:r w:rsidRPr="00EE62E6">
          <w:fldChar w:fldCharType="separate"/>
        </w:r>
        <w:r w:rsidR="00147CE6">
          <w:rPr>
            <w:noProof/>
          </w:rPr>
          <w:t>7</w:t>
        </w:r>
        <w:r w:rsidRPr="00EE62E6"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B062E31" w14:textId="77777777" w:rsidR="0082734A" w:rsidRDefault="0082734A" w:rsidP="0063512D">
      <w:pPr>
        <w:spacing w:line="240" w:lineRule="auto"/>
      </w:pPr>
      <w:r>
        <w:separator/>
      </w:r>
    </w:p>
  </w:footnote>
  <w:footnote w:type="continuationSeparator" w:id="0">
    <w:p w14:paraId="18FEE25C" w14:textId="77777777" w:rsidR="0082734A" w:rsidRDefault="0082734A" w:rsidP="0063512D">
      <w:pPr>
        <w:spacing w:line="240" w:lineRule="auto"/>
      </w:pPr>
      <w:r>
        <w:continuationSeparator/>
      </w:r>
    </w:p>
  </w:footnote>
  <w:footnote w:type="continuationNotice" w:id="1">
    <w:p w14:paraId="4D58056A" w14:textId="77777777" w:rsidR="0082734A" w:rsidRDefault="0082734A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A97A45" w14:textId="77777777" w:rsidR="001B42D8" w:rsidRDefault="001B42D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B0D4262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B1FECAF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7C74E2D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E8F228E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A274B1E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D2442F1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79147BC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594C1B5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34C6DA0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C472E2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5DC819A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20B101D"/>
    <w:multiLevelType w:val="hybridMultilevel"/>
    <w:tmpl w:val="9FF4F9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5CC0843"/>
    <w:multiLevelType w:val="multilevel"/>
    <w:tmpl w:val="9426EBB6"/>
    <w:lvl w:ilvl="0">
      <w:start w:val="1"/>
      <w:numFmt w:val="decimal"/>
      <w:lvlText w:val="(%1)"/>
      <w:lvlJc w:val="right"/>
      <w:pPr>
        <w:ind w:left="720" w:hanging="18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D0E7653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1F220BB6"/>
    <w:multiLevelType w:val="hybridMultilevel"/>
    <w:tmpl w:val="B50C05CE"/>
    <w:lvl w:ilvl="0" w:tplc="0DF4BE3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1F413159"/>
    <w:multiLevelType w:val="multilevel"/>
    <w:tmpl w:val="30C08770"/>
    <w:lvl w:ilvl="0">
      <w:start w:val="1"/>
      <w:numFmt w:val="decimal"/>
      <w:lvlText w:val="(%1)"/>
      <w:lvlJc w:val="right"/>
      <w:pPr>
        <w:ind w:left="720" w:hanging="153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FBD58E1"/>
    <w:multiLevelType w:val="multilevel"/>
    <w:tmpl w:val="1B88B870"/>
    <w:lvl w:ilvl="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7E8289F"/>
    <w:multiLevelType w:val="hybridMultilevel"/>
    <w:tmpl w:val="E976D66C"/>
    <w:lvl w:ilvl="0" w:tplc="0CDA7214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89B5003"/>
    <w:multiLevelType w:val="multilevel"/>
    <w:tmpl w:val="DD5255FA"/>
    <w:lvl w:ilvl="0">
      <w:start w:val="1"/>
      <w:numFmt w:val="decimal"/>
      <w:lvlText w:val="(%1)"/>
      <w:lvlJc w:val="left"/>
      <w:pPr>
        <w:ind w:left="720" w:hanging="454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C5D0C07"/>
    <w:multiLevelType w:val="hybridMultilevel"/>
    <w:tmpl w:val="4CA02766"/>
    <w:lvl w:ilvl="0" w:tplc="79367BA0">
      <w:start w:val="1"/>
      <w:numFmt w:val="decimal"/>
      <w:pStyle w:val="Numberedlist"/>
      <w:lvlText w:val="(%1)"/>
      <w:lvlJc w:val="right"/>
      <w:pPr>
        <w:ind w:left="720" w:hanging="153"/>
      </w:pPr>
      <w:rPr>
        <w:rFonts w:hint="default"/>
      </w:rPr>
    </w:lvl>
    <w:lvl w:ilvl="1" w:tplc="FE3AC208">
      <w:start w:val="1"/>
      <w:numFmt w:val="lowerLetter"/>
      <w:lvlText w:val="(%2)"/>
      <w:lvlJc w:val="left"/>
      <w:pPr>
        <w:ind w:left="1440" w:hanging="360"/>
      </w:pPr>
      <w:rPr>
        <w:rFonts w:hint="default"/>
      </w:rPr>
    </w:lvl>
    <w:lvl w:ilvl="2" w:tplc="77E4D7DE">
      <w:start w:val="1"/>
      <w:numFmt w:val="lowerRoman"/>
      <w:lvlText w:val="(%3)"/>
      <w:lvlJc w:val="right"/>
      <w:pPr>
        <w:ind w:left="2160" w:hanging="180"/>
      </w:pPr>
      <w:rPr>
        <w:rFonts w:hint="default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D4A71FF"/>
    <w:multiLevelType w:val="hybridMultilevel"/>
    <w:tmpl w:val="CADCD1BE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838135E"/>
    <w:multiLevelType w:val="hybridMultilevel"/>
    <w:tmpl w:val="68EEE13A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BD96BF8"/>
    <w:multiLevelType w:val="hybridMultilevel"/>
    <w:tmpl w:val="76D2C65A"/>
    <w:lvl w:ilvl="0" w:tplc="0456C424">
      <w:start w:val="1"/>
      <w:numFmt w:val="bullet"/>
      <w:pStyle w:val="Bulleted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DD751B3"/>
    <w:multiLevelType w:val="hybridMultilevel"/>
    <w:tmpl w:val="5708286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3FA38AF"/>
    <w:multiLevelType w:val="hybridMultilevel"/>
    <w:tmpl w:val="C96A95C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D9373AB"/>
    <w:multiLevelType w:val="multilevel"/>
    <w:tmpl w:val="B89CB32C"/>
    <w:lvl w:ilvl="0">
      <w:start w:val="1"/>
      <w:numFmt w:val="decimal"/>
      <w:lvlText w:val="(%1)"/>
      <w:lvlJc w:val="right"/>
      <w:pPr>
        <w:ind w:left="720" w:hanging="153"/>
      </w:pPr>
      <w:rPr>
        <w:rFonts w:hint="default"/>
      </w:rPr>
    </w:lvl>
    <w:lvl w:ilvl="1">
      <w:start w:val="1"/>
      <w:numFmt w:val="lowerLetter"/>
      <w:lvlText w:val="(%2)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1"/>
  </w:num>
  <w:num w:numId="3">
    <w:abstractNumId w:val="17"/>
  </w:num>
  <w:num w:numId="4">
    <w:abstractNumId w:val="21"/>
  </w:num>
  <w:num w:numId="5">
    <w:abstractNumId w:val="1"/>
  </w:num>
  <w:num w:numId="6">
    <w:abstractNumId w:val="2"/>
  </w:num>
  <w:num w:numId="7">
    <w:abstractNumId w:val="3"/>
  </w:num>
  <w:num w:numId="8">
    <w:abstractNumId w:val="4"/>
  </w:num>
  <w:num w:numId="9">
    <w:abstractNumId w:val="9"/>
  </w:num>
  <w:num w:numId="10">
    <w:abstractNumId w:val="5"/>
  </w:num>
  <w:num w:numId="11">
    <w:abstractNumId w:val="7"/>
  </w:num>
  <w:num w:numId="12">
    <w:abstractNumId w:val="6"/>
  </w:num>
  <w:num w:numId="13">
    <w:abstractNumId w:val="10"/>
  </w:num>
  <w:num w:numId="14">
    <w:abstractNumId w:val="8"/>
  </w:num>
  <w:num w:numId="15">
    <w:abstractNumId w:val="19"/>
  </w:num>
  <w:num w:numId="16">
    <w:abstractNumId w:val="22"/>
  </w:num>
  <w:num w:numId="17">
    <w:abstractNumId w:val="16"/>
  </w:num>
  <w:num w:numId="18">
    <w:abstractNumId w:val="18"/>
  </w:num>
  <w:num w:numId="19">
    <w:abstractNumId w:val="12"/>
  </w:num>
  <w:num w:numId="20">
    <w:abstractNumId w:val="0"/>
  </w:num>
  <w:num w:numId="21">
    <w:abstractNumId w:val="13"/>
  </w:num>
  <w:num w:numId="22">
    <w:abstractNumId w:val="20"/>
  </w:num>
  <w:num w:numId="23">
    <w:abstractNumId w:val="23"/>
  </w:num>
  <w:num w:numId="24">
    <w:abstractNumId w:val="24"/>
  </w:num>
  <w:num w:numId="25">
    <w:abstractNumId w:val="15"/>
  </w:num>
  <w:num w:numId="26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attachedTemplate r:id="rId1"/>
  <w:linkStyles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5B28"/>
    <w:rsid w:val="0001191A"/>
    <w:rsid w:val="00020386"/>
    <w:rsid w:val="0002219F"/>
    <w:rsid w:val="00027505"/>
    <w:rsid w:val="00031FBD"/>
    <w:rsid w:val="000339EE"/>
    <w:rsid w:val="00042771"/>
    <w:rsid w:val="00056074"/>
    <w:rsid w:val="0005766F"/>
    <w:rsid w:val="000633B1"/>
    <w:rsid w:val="00065187"/>
    <w:rsid w:val="00066D53"/>
    <w:rsid w:val="0007465F"/>
    <w:rsid w:val="00084F38"/>
    <w:rsid w:val="0009179B"/>
    <w:rsid w:val="0009231B"/>
    <w:rsid w:val="000A2CC6"/>
    <w:rsid w:val="000A6CA3"/>
    <w:rsid w:val="000A6E25"/>
    <w:rsid w:val="000A7A4D"/>
    <w:rsid w:val="000C0336"/>
    <w:rsid w:val="000C2488"/>
    <w:rsid w:val="000C2CDE"/>
    <w:rsid w:val="000C3D4E"/>
    <w:rsid w:val="000C4AD0"/>
    <w:rsid w:val="000D3D34"/>
    <w:rsid w:val="000E7873"/>
    <w:rsid w:val="000F2BF9"/>
    <w:rsid w:val="00111F48"/>
    <w:rsid w:val="00141529"/>
    <w:rsid w:val="00141FAB"/>
    <w:rsid w:val="001459AC"/>
    <w:rsid w:val="00147CE6"/>
    <w:rsid w:val="00151A31"/>
    <w:rsid w:val="00157084"/>
    <w:rsid w:val="001610E5"/>
    <w:rsid w:val="00175BEC"/>
    <w:rsid w:val="00180599"/>
    <w:rsid w:val="00185241"/>
    <w:rsid w:val="001904AE"/>
    <w:rsid w:val="00195F86"/>
    <w:rsid w:val="001A1078"/>
    <w:rsid w:val="001A6B18"/>
    <w:rsid w:val="001B42D8"/>
    <w:rsid w:val="001B6991"/>
    <w:rsid w:val="001C4E26"/>
    <w:rsid w:val="001D2515"/>
    <w:rsid w:val="001E084A"/>
    <w:rsid w:val="001E4935"/>
    <w:rsid w:val="001F5BC0"/>
    <w:rsid w:val="00202533"/>
    <w:rsid w:val="00205B11"/>
    <w:rsid w:val="00207ED9"/>
    <w:rsid w:val="00216B0F"/>
    <w:rsid w:val="0022256B"/>
    <w:rsid w:val="002228BE"/>
    <w:rsid w:val="00223E72"/>
    <w:rsid w:val="00225B47"/>
    <w:rsid w:val="0023009D"/>
    <w:rsid w:val="002437AE"/>
    <w:rsid w:val="00260525"/>
    <w:rsid w:val="002620C3"/>
    <w:rsid w:val="0027080A"/>
    <w:rsid w:val="002812E8"/>
    <w:rsid w:val="0028375E"/>
    <w:rsid w:val="0028676C"/>
    <w:rsid w:val="00287D1F"/>
    <w:rsid w:val="002B4F6C"/>
    <w:rsid w:val="002B6CD0"/>
    <w:rsid w:val="002E286A"/>
    <w:rsid w:val="002E3CAC"/>
    <w:rsid w:val="002E507A"/>
    <w:rsid w:val="002E7574"/>
    <w:rsid w:val="002E7592"/>
    <w:rsid w:val="002F6F96"/>
    <w:rsid w:val="003027E3"/>
    <w:rsid w:val="003071EE"/>
    <w:rsid w:val="003136A8"/>
    <w:rsid w:val="00316C0E"/>
    <w:rsid w:val="00337374"/>
    <w:rsid w:val="00337826"/>
    <w:rsid w:val="003449B3"/>
    <w:rsid w:val="00360107"/>
    <w:rsid w:val="003629F6"/>
    <w:rsid w:val="0038279B"/>
    <w:rsid w:val="00383072"/>
    <w:rsid w:val="00394FE5"/>
    <w:rsid w:val="003A338A"/>
    <w:rsid w:val="003A369C"/>
    <w:rsid w:val="003B0A77"/>
    <w:rsid w:val="003B33AE"/>
    <w:rsid w:val="003B7AF8"/>
    <w:rsid w:val="003C5ED1"/>
    <w:rsid w:val="003D19AB"/>
    <w:rsid w:val="003D58E5"/>
    <w:rsid w:val="003E3ED7"/>
    <w:rsid w:val="003E536D"/>
    <w:rsid w:val="003E7749"/>
    <w:rsid w:val="003F43FA"/>
    <w:rsid w:val="003F63B3"/>
    <w:rsid w:val="004003D0"/>
    <w:rsid w:val="00402563"/>
    <w:rsid w:val="00407BEC"/>
    <w:rsid w:val="00416E7B"/>
    <w:rsid w:val="00427F95"/>
    <w:rsid w:val="0043611C"/>
    <w:rsid w:val="00440560"/>
    <w:rsid w:val="004432D4"/>
    <w:rsid w:val="004450DF"/>
    <w:rsid w:val="0044772F"/>
    <w:rsid w:val="00447DC9"/>
    <w:rsid w:val="004637FF"/>
    <w:rsid w:val="00472CDD"/>
    <w:rsid w:val="004801C1"/>
    <w:rsid w:val="004817C2"/>
    <w:rsid w:val="00486C4E"/>
    <w:rsid w:val="004A6EFD"/>
    <w:rsid w:val="004B3902"/>
    <w:rsid w:val="004C5C4D"/>
    <w:rsid w:val="004D29C5"/>
    <w:rsid w:val="004D77A4"/>
    <w:rsid w:val="004E24CE"/>
    <w:rsid w:val="004E25BE"/>
    <w:rsid w:val="004E2F10"/>
    <w:rsid w:val="005038A9"/>
    <w:rsid w:val="00517BC2"/>
    <w:rsid w:val="00541CC3"/>
    <w:rsid w:val="00545192"/>
    <w:rsid w:val="005504E2"/>
    <w:rsid w:val="00552A9F"/>
    <w:rsid w:val="00552EAD"/>
    <w:rsid w:val="005560A5"/>
    <w:rsid w:val="00562BF5"/>
    <w:rsid w:val="00571A5E"/>
    <w:rsid w:val="00584848"/>
    <w:rsid w:val="005870FE"/>
    <w:rsid w:val="00590CDE"/>
    <w:rsid w:val="005A331C"/>
    <w:rsid w:val="005A58EE"/>
    <w:rsid w:val="005A6236"/>
    <w:rsid w:val="005C1591"/>
    <w:rsid w:val="005C1698"/>
    <w:rsid w:val="005C56DF"/>
    <w:rsid w:val="005C5D45"/>
    <w:rsid w:val="005D7299"/>
    <w:rsid w:val="005F1EE3"/>
    <w:rsid w:val="005F29BC"/>
    <w:rsid w:val="005F63A1"/>
    <w:rsid w:val="005F6E1B"/>
    <w:rsid w:val="006064A9"/>
    <w:rsid w:val="00612472"/>
    <w:rsid w:val="00614137"/>
    <w:rsid w:val="00621C75"/>
    <w:rsid w:val="006252A4"/>
    <w:rsid w:val="0063198A"/>
    <w:rsid w:val="0063512D"/>
    <w:rsid w:val="006676D9"/>
    <w:rsid w:val="00667B1F"/>
    <w:rsid w:val="006703A4"/>
    <w:rsid w:val="006A6025"/>
    <w:rsid w:val="006B0E52"/>
    <w:rsid w:val="006B7F4F"/>
    <w:rsid w:val="006C0E1D"/>
    <w:rsid w:val="006C227A"/>
    <w:rsid w:val="006D5608"/>
    <w:rsid w:val="006D69AC"/>
    <w:rsid w:val="006D7439"/>
    <w:rsid w:val="006E1A51"/>
    <w:rsid w:val="006E7D3B"/>
    <w:rsid w:val="006F2783"/>
    <w:rsid w:val="006F55E3"/>
    <w:rsid w:val="006F70D3"/>
    <w:rsid w:val="007034B7"/>
    <w:rsid w:val="0070359D"/>
    <w:rsid w:val="00706BAF"/>
    <w:rsid w:val="00711360"/>
    <w:rsid w:val="00715208"/>
    <w:rsid w:val="007173D9"/>
    <w:rsid w:val="00722FF4"/>
    <w:rsid w:val="007239EF"/>
    <w:rsid w:val="007331C8"/>
    <w:rsid w:val="00734D24"/>
    <w:rsid w:val="0074460F"/>
    <w:rsid w:val="00744647"/>
    <w:rsid w:val="00745537"/>
    <w:rsid w:val="007514A1"/>
    <w:rsid w:val="007579B3"/>
    <w:rsid w:val="00757F15"/>
    <w:rsid w:val="007713D0"/>
    <w:rsid w:val="00775D73"/>
    <w:rsid w:val="007800D2"/>
    <w:rsid w:val="007825CB"/>
    <w:rsid w:val="00782714"/>
    <w:rsid w:val="00784854"/>
    <w:rsid w:val="00785109"/>
    <w:rsid w:val="00787466"/>
    <w:rsid w:val="00787FA1"/>
    <w:rsid w:val="00790B1E"/>
    <w:rsid w:val="00792788"/>
    <w:rsid w:val="00793246"/>
    <w:rsid w:val="00795946"/>
    <w:rsid w:val="007C2A1D"/>
    <w:rsid w:val="007D1C32"/>
    <w:rsid w:val="007D3EAE"/>
    <w:rsid w:val="007D5D35"/>
    <w:rsid w:val="007D5D98"/>
    <w:rsid w:val="007D6C5B"/>
    <w:rsid w:val="007E1687"/>
    <w:rsid w:val="007F2C92"/>
    <w:rsid w:val="00803630"/>
    <w:rsid w:val="0082623A"/>
    <w:rsid w:val="0082734A"/>
    <w:rsid w:val="00831543"/>
    <w:rsid w:val="00840B33"/>
    <w:rsid w:val="00845BD3"/>
    <w:rsid w:val="00846CBD"/>
    <w:rsid w:val="008636C0"/>
    <w:rsid w:val="0086696D"/>
    <w:rsid w:val="00876819"/>
    <w:rsid w:val="00881067"/>
    <w:rsid w:val="00893F8A"/>
    <w:rsid w:val="008B1264"/>
    <w:rsid w:val="008B36CA"/>
    <w:rsid w:val="008D7835"/>
    <w:rsid w:val="008E33B7"/>
    <w:rsid w:val="008F51BE"/>
    <w:rsid w:val="009047E5"/>
    <w:rsid w:val="00912E2B"/>
    <w:rsid w:val="00914E1E"/>
    <w:rsid w:val="009410AD"/>
    <w:rsid w:val="00946D8A"/>
    <w:rsid w:val="009502D6"/>
    <w:rsid w:val="00956C37"/>
    <w:rsid w:val="00961E6C"/>
    <w:rsid w:val="0097076C"/>
    <w:rsid w:val="00983F91"/>
    <w:rsid w:val="009862A4"/>
    <w:rsid w:val="00991350"/>
    <w:rsid w:val="009A130F"/>
    <w:rsid w:val="009A670C"/>
    <w:rsid w:val="009B3C29"/>
    <w:rsid w:val="009B4A29"/>
    <w:rsid w:val="009B4F2D"/>
    <w:rsid w:val="009C6B2C"/>
    <w:rsid w:val="009D63C7"/>
    <w:rsid w:val="009E6007"/>
    <w:rsid w:val="00A15B47"/>
    <w:rsid w:val="00A21740"/>
    <w:rsid w:val="00A379A6"/>
    <w:rsid w:val="00A521FB"/>
    <w:rsid w:val="00A54094"/>
    <w:rsid w:val="00A555BF"/>
    <w:rsid w:val="00A6452C"/>
    <w:rsid w:val="00A8640C"/>
    <w:rsid w:val="00A92E23"/>
    <w:rsid w:val="00A94179"/>
    <w:rsid w:val="00AA0DA0"/>
    <w:rsid w:val="00AA6B41"/>
    <w:rsid w:val="00AC59E8"/>
    <w:rsid w:val="00AC65DE"/>
    <w:rsid w:val="00AC6803"/>
    <w:rsid w:val="00AC7533"/>
    <w:rsid w:val="00AD1F46"/>
    <w:rsid w:val="00AD5C62"/>
    <w:rsid w:val="00AD6002"/>
    <w:rsid w:val="00AE11D4"/>
    <w:rsid w:val="00AE2D4A"/>
    <w:rsid w:val="00AE60E2"/>
    <w:rsid w:val="00AF40D5"/>
    <w:rsid w:val="00AF4FBA"/>
    <w:rsid w:val="00AF612A"/>
    <w:rsid w:val="00B02A21"/>
    <w:rsid w:val="00B04931"/>
    <w:rsid w:val="00B14B1E"/>
    <w:rsid w:val="00B157A9"/>
    <w:rsid w:val="00B225ED"/>
    <w:rsid w:val="00B232DD"/>
    <w:rsid w:val="00B32295"/>
    <w:rsid w:val="00B33D48"/>
    <w:rsid w:val="00B50C8C"/>
    <w:rsid w:val="00B53553"/>
    <w:rsid w:val="00B61716"/>
    <w:rsid w:val="00B61DC0"/>
    <w:rsid w:val="00B66CFD"/>
    <w:rsid w:val="00B76EC1"/>
    <w:rsid w:val="00B84E71"/>
    <w:rsid w:val="00B85035"/>
    <w:rsid w:val="00B932AF"/>
    <w:rsid w:val="00B93C30"/>
    <w:rsid w:val="00B94F59"/>
    <w:rsid w:val="00B96E35"/>
    <w:rsid w:val="00B97C1D"/>
    <w:rsid w:val="00BA0C69"/>
    <w:rsid w:val="00BA4573"/>
    <w:rsid w:val="00BB4C8C"/>
    <w:rsid w:val="00BB6C01"/>
    <w:rsid w:val="00BB7D91"/>
    <w:rsid w:val="00BC06F6"/>
    <w:rsid w:val="00BC2FD2"/>
    <w:rsid w:val="00BC4E41"/>
    <w:rsid w:val="00BC605E"/>
    <w:rsid w:val="00BC61F5"/>
    <w:rsid w:val="00BC6C45"/>
    <w:rsid w:val="00BD70C8"/>
    <w:rsid w:val="00BE1EE2"/>
    <w:rsid w:val="00BE36C6"/>
    <w:rsid w:val="00BF205B"/>
    <w:rsid w:val="00BF4D27"/>
    <w:rsid w:val="00BF6E6C"/>
    <w:rsid w:val="00C07724"/>
    <w:rsid w:val="00C1127F"/>
    <w:rsid w:val="00C11527"/>
    <w:rsid w:val="00C11884"/>
    <w:rsid w:val="00C228C9"/>
    <w:rsid w:val="00C46FB7"/>
    <w:rsid w:val="00C50C66"/>
    <w:rsid w:val="00C51BE5"/>
    <w:rsid w:val="00C529C8"/>
    <w:rsid w:val="00C543EE"/>
    <w:rsid w:val="00C5712B"/>
    <w:rsid w:val="00C703CD"/>
    <w:rsid w:val="00C81AC0"/>
    <w:rsid w:val="00C878C7"/>
    <w:rsid w:val="00CA0A2B"/>
    <w:rsid w:val="00CA1C42"/>
    <w:rsid w:val="00CA4A6C"/>
    <w:rsid w:val="00CA6F0E"/>
    <w:rsid w:val="00CB0272"/>
    <w:rsid w:val="00CB2DD8"/>
    <w:rsid w:val="00CB7133"/>
    <w:rsid w:val="00CC372E"/>
    <w:rsid w:val="00CD35A0"/>
    <w:rsid w:val="00CE044B"/>
    <w:rsid w:val="00CE3A91"/>
    <w:rsid w:val="00CE4A9E"/>
    <w:rsid w:val="00CE5183"/>
    <w:rsid w:val="00CF1D45"/>
    <w:rsid w:val="00D067CD"/>
    <w:rsid w:val="00D13DF9"/>
    <w:rsid w:val="00D17DB3"/>
    <w:rsid w:val="00D22CF6"/>
    <w:rsid w:val="00D2371F"/>
    <w:rsid w:val="00D256BD"/>
    <w:rsid w:val="00D54092"/>
    <w:rsid w:val="00D65B28"/>
    <w:rsid w:val="00D6663E"/>
    <w:rsid w:val="00D674B3"/>
    <w:rsid w:val="00D80873"/>
    <w:rsid w:val="00D857C1"/>
    <w:rsid w:val="00D85DB7"/>
    <w:rsid w:val="00D937C5"/>
    <w:rsid w:val="00D94E3D"/>
    <w:rsid w:val="00D97132"/>
    <w:rsid w:val="00DA03A7"/>
    <w:rsid w:val="00DA2839"/>
    <w:rsid w:val="00DB1469"/>
    <w:rsid w:val="00DC1261"/>
    <w:rsid w:val="00DC35BF"/>
    <w:rsid w:val="00DC3D95"/>
    <w:rsid w:val="00DD5268"/>
    <w:rsid w:val="00DE78AB"/>
    <w:rsid w:val="00E21F71"/>
    <w:rsid w:val="00E231D1"/>
    <w:rsid w:val="00E2388F"/>
    <w:rsid w:val="00E3173E"/>
    <w:rsid w:val="00E37930"/>
    <w:rsid w:val="00E420DE"/>
    <w:rsid w:val="00E5463D"/>
    <w:rsid w:val="00E5739C"/>
    <w:rsid w:val="00E63269"/>
    <w:rsid w:val="00E6733D"/>
    <w:rsid w:val="00E83DFE"/>
    <w:rsid w:val="00E84E60"/>
    <w:rsid w:val="00E91F61"/>
    <w:rsid w:val="00E93A35"/>
    <w:rsid w:val="00EA3277"/>
    <w:rsid w:val="00EA5046"/>
    <w:rsid w:val="00EB0597"/>
    <w:rsid w:val="00EB4F01"/>
    <w:rsid w:val="00EB64B7"/>
    <w:rsid w:val="00EC2951"/>
    <w:rsid w:val="00EC7B13"/>
    <w:rsid w:val="00ED1EF9"/>
    <w:rsid w:val="00ED5A7D"/>
    <w:rsid w:val="00EE62E6"/>
    <w:rsid w:val="00EF78BD"/>
    <w:rsid w:val="00F0348B"/>
    <w:rsid w:val="00F07C1C"/>
    <w:rsid w:val="00F12393"/>
    <w:rsid w:val="00F1390B"/>
    <w:rsid w:val="00F17360"/>
    <w:rsid w:val="00F17749"/>
    <w:rsid w:val="00F22AEE"/>
    <w:rsid w:val="00F249A0"/>
    <w:rsid w:val="00F31570"/>
    <w:rsid w:val="00F36D86"/>
    <w:rsid w:val="00F42689"/>
    <w:rsid w:val="00F452C5"/>
    <w:rsid w:val="00F634E1"/>
    <w:rsid w:val="00F636A2"/>
    <w:rsid w:val="00F65245"/>
    <w:rsid w:val="00F9142C"/>
    <w:rsid w:val="00F94145"/>
    <w:rsid w:val="00FA25ED"/>
    <w:rsid w:val="00FA29FE"/>
    <w:rsid w:val="00FB0511"/>
    <w:rsid w:val="00FB53F2"/>
    <w:rsid w:val="00FC4230"/>
    <w:rsid w:val="00FC4F59"/>
    <w:rsid w:val="00FC6CAC"/>
    <w:rsid w:val="00FD27F5"/>
    <w:rsid w:val="00FD7D81"/>
    <w:rsid w:val="00FE5944"/>
    <w:rsid w:val="00FE5C4C"/>
    <w:rsid w:val="00FF4F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FE94E4"/>
  <w15:chartTrackingRefBased/>
  <w15:docId w15:val="{6E546FBD-299B-4DAD-92C6-837FAE1380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47CE6"/>
    <w:pPr>
      <w:spacing w:after="0" w:line="48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Heading1">
    <w:name w:val="heading 1"/>
    <w:basedOn w:val="Normal"/>
    <w:next w:val="Paragraph"/>
    <w:link w:val="Heading1Char"/>
    <w:qFormat/>
    <w:rsid w:val="00147CE6"/>
    <w:pPr>
      <w:keepNext/>
      <w:spacing w:before="360" w:after="60" w:line="360" w:lineRule="auto"/>
      <w:ind w:right="567"/>
      <w:contextualSpacing/>
      <w:outlineLvl w:val="0"/>
    </w:pPr>
    <w:rPr>
      <w:rFonts w:cs="Arial"/>
      <w:b/>
      <w:bCs/>
      <w:kern w:val="32"/>
      <w:szCs w:val="32"/>
    </w:rPr>
  </w:style>
  <w:style w:type="paragraph" w:styleId="Heading2">
    <w:name w:val="heading 2"/>
    <w:basedOn w:val="Normal"/>
    <w:next w:val="Paragraph"/>
    <w:link w:val="Heading2Char"/>
    <w:qFormat/>
    <w:rsid w:val="00147CE6"/>
    <w:pPr>
      <w:keepNext/>
      <w:spacing w:before="360" w:after="60" w:line="360" w:lineRule="auto"/>
      <w:ind w:right="567"/>
      <w:contextualSpacing/>
      <w:outlineLvl w:val="1"/>
    </w:pPr>
    <w:rPr>
      <w:rFonts w:cs="Arial"/>
      <w:b/>
      <w:bCs/>
      <w:i/>
      <w:iCs/>
      <w:szCs w:val="28"/>
    </w:rPr>
  </w:style>
  <w:style w:type="paragraph" w:styleId="Heading3">
    <w:name w:val="heading 3"/>
    <w:basedOn w:val="Normal"/>
    <w:next w:val="Paragraph"/>
    <w:link w:val="Heading3Char"/>
    <w:qFormat/>
    <w:rsid w:val="00147CE6"/>
    <w:pPr>
      <w:keepNext/>
      <w:spacing w:before="360" w:after="60" w:line="360" w:lineRule="auto"/>
      <w:ind w:right="567"/>
      <w:contextualSpacing/>
      <w:outlineLvl w:val="2"/>
    </w:pPr>
    <w:rPr>
      <w:rFonts w:cs="Arial"/>
      <w:bCs/>
      <w:i/>
      <w:szCs w:val="26"/>
    </w:rPr>
  </w:style>
  <w:style w:type="paragraph" w:styleId="Heading4">
    <w:name w:val="heading 4"/>
    <w:basedOn w:val="Paragraph"/>
    <w:next w:val="Newparagraph"/>
    <w:link w:val="Heading4Char"/>
    <w:rsid w:val="00147CE6"/>
    <w:pPr>
      <w:spacing w:before="360"/>
      <w:outlineLvl w:val="3"/>
    </w:pPr>
    <w:rPr>
      <w:bCs/>
      <w:szCs w:val="28"/>
    </w:rPr>
  </w:style>
  <w:style w:type="character" w:default="1" w:styleId="DefaultParagraphFont">
    <w:name w:val="Default Paragraph Font"/>
    <w:uiPriority w:val="1"/>
    <w:semiHidden/>
    <w:unhideWhenUsed/>
    <w:rsid w:val="00147CE6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147CE6"/>
  </w:style>
  <w:style w:type="paragraph" w:styleId="Caption">
    <w:name w:val="caption"/>
    <w:basedOn w:val="Normal"/>
    <w:next w:val="Normal"/>
    <w:uiPriority w:val="35"/>
    <w:unhideWhenUsed/>
    <w:qFormat/>
    <w:rsid w:val="004E2F10"/>
    <w:pPr>
      <w:spacing w:after="200" w:line="276" w:lineRule="auto"/>
    </w:pPr>
    <w:rPr>
      <w:iCs/>
    </w:rPr>
  </w:style>
  <w:style w:type="character" w:styleId="CommentReference">
    <w:name w:val="annotation reference"/>
    <w:basedOn w:val="DefaultParagraphFont"/>
    <w:uiPriority w:val="99"/>
    <w:semiHidden/>
    <w:unhideWhenUsed/>
    <w:rsid w:val="004C5C4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C5C4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C5C4D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C5C4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C5C4D"/>
    <w:rPr>
      <w:rFonts w:ascii="Times New Roman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C5C4D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C5C4D"/>
    <w:rPr>
      <w:rFonts w:ascii="Segoe UI" w:hAnsi="Segoe UI" w:cs="Segoe UI"/>
      <w:sz w:val="18"/>
      <w:szCs w:val="18"/>
    </w:rPr>
  </w:style>
  <w:style w:type="paragraph" w:styleId="Bibliography">
    <w:name w:val="Bibliography"/>
    <w:basedOn w:val="Normal"/>
    <w:next w:val="Normal"/>
    <w:uiPriority w:val="37"/>
    <w:unhideWhenUsed/>
    <w:rsid w:val="00D97132"/>
    <w:pPr>
      <w:tabs>
        <w:tab w:val="left" w:pos="504"/>
      </w:tabs>
      <w:spacing w:line="240" w:lineRule="auto"/>
      <w:ind w:left="504" w:hanging="504"/>
    </w:pPr>
  </w:style>
  <w:style w:type="paragraph" w:styleId="ListParagraph">
    <w:name w:val="List Paragraph"/>
    <w:basedOn w:val="Normal"/>
    <w:uiPriority w:val="34"/>
    <w:qFormat/>
    <w:rsid w:val="003E7749"/>
    <w:pPr>
      <w:ind w:left="720"/>
      <w:contextualSpacing/>
    </w:pPr>
  </w:style>
  <w:style w:type="paragraph" w:styleId="Header">
    <w:name w:val="header"/>
    <w:basedOn w:val="Normal"/>
    <w:link w:val="HeaderChar"/>
    <w:rsid w:val="00147CE6"/>
    <w:pPr>
      <w:tabs>
        <w:tab w:val="center" w:pos="4320"/>
        <w:tab w:val="right" w:pos="8640"/>
      </w:tabs>
      <w:spacing w:after="120" w:line="240" w:lineRule="auto"/>
      <w:contextualSpacing/>
    </w:pPr>
  </w:style>
  <w:style w:type="character" w:customStyle="1" w:styleId="HeaderChar">
    <w:name w:val="Header Char"/>
    <w:basedOn w:val="DefaultParagraphFont"/>
    <w:link w:val="Header"/>
    <w:rsid w:val="00147CE6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Footer">
    <w:name w:val="footer"/>
    <w:basedOn w:val="Normal"/>
    <w:link w:val="FooterChar"/>
    <w:rsid w:val="00147CE6"/>
    <w:pPr>
      <w:tabs>
        <w:tab w:val="center" w:pos="4320"/>
        <w:tab w:val="right" w:pos="8640"/>
      </w:tabs>
      <w:spacing w:before="240" w:line="240" w:lineRule="auto"/>
      <w:contextualSpacing/>
    </w:pPr>
  </w:style>
  <w:style w:type="character" w:customStyle="1" w:styleId="FooterChar">
    <w:name w:val="Footer Char"/>
    <w:basedOn w:val="DefaultParagraphFont"/>
    <w:link w:val="Footer"/>
    <w:rsid w:val="00147CE6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EndnoteText">
    <w:name w:val="endnote text"/>
    <w:basedOn w:val="Normal"/>
    <w:link w:val="EndnoteTextChar"/>
    <w:autoRedefine/>
    <w:rsid w:val="00147CE6"/>
    <w:pPr>
      <w:ind w:left="284" w:hanging="284"/>
    </w:pPr>
    <w:rPr>
      <w:sz w:val="22"/>
      <w:szCs w:val="20"/>
    </w:rPr>
  </w:style>
  <w:style w:type="character" w:customStyle="1" w:styleId="EndnoteTextChar">
    <w:name w:val="Endnote Text Char"/>
    <w:basedOn w:val="DefaultParagraphFont"/>
    <w:link w:val="EndnoteText"/>
    <w:rsid w:val="00147CE6"/>
    <w:rPr>
      <w:rFonts w:ascii="Times New Roman" w:eastAsia="Times New Roman" w:hAnsi="Times New Roman" w:cs="Times New Roman"/>
      <w:szCs w:val="20"/>
      <w:lang w:val="en-GB" w:eastAsia="en-GB"/>
    </w:rPr>
  </w:style>
  <w:style w:type="character" w:styleId="EndnoteReference">
    <w:name w:val="endnote reference"/>
    <w:basedOn w:val="DefaultParagraphFont"/>
    <w:rsid w:val="00147CE6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DA03A7"/>
    <w:rPr>
      <w:color w:val="0563C1" w:themeColor="hyperlink"/>
      <w:u w:val="single"/>
    </w:rPr>
  </w:style>
  <w:style w:type="paragraph" w:styleId="Revision">
    <w:name w:val="Revision"/>
    <w:hidden/>
    <w:uiPriority w:val="99"/>
    <w:semiHidden/>
    <w:rsid w:val="0038279B"/>
    <w:pPr>
      <w:spacing w:after="0" w:line="240" w:lineRule="auto"/>
    </w:pPr>
    <w:rPr>
      <w:rFonts w:ascii="Times New Roman" w:hAnsi="Times New Roman" w:cs="Times New Roman"/>
      <w:sz w:val="28"/>
      <w:szCs w:val="28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787FA1"/>
    <w:rPr>
      <w:color w:val="605E5C"/>
      <w:shd w:val="clear" w:color="auto" w:fill="E1DFDD"/>
    </w:rPr>
  </w:style>
  <w:style w:type="paragraph" w:styleId="FootnoteText">
    <w:name w:val="footnote text"/>
    <w:basedOn w:val="Normal"/>
    <w:link w:val="FootnoteTextChar"/>
    <w:autoRedefine/>
    <w:rsid w:val="00147CE6"/>
    <w:pPr>
      <w:ind w:left="284" w:hanging="284"/>
    </w:pPr>
    <w:rPr>
      <w:sz w:val="22"/>
      <w:szCs w:val="20"/>
    </w:rPr>
  </w:style>
  <w:style w:type="character" w:customStyle="1" w:styleId="FootnoteTextChar">
    <w:name w:val="Footnote Text Char"/>
    <w:basedOn w:val="DefaultParagraphFont"/>
    <w:link w:val="FootnoteText"/>
    <w:rsid w:val="00147CE6"/>
    <w:rPr>
      <w:rFonts w:ascii="Times New Roman" w:eastAsia="Times New Roman" w:hAnsi="Times New Roman" w:cs="Times New Roman"/>
      <w:szCs w:val="20"/>
      <w:lang w:val="en-GB" w:eastAsia="en-GB"/>
    </w:rPr>
  </w:style>
  <w:style w:type="character" w:styleId="FootnoteReference">
    <w:name w:val="footnote reference"/>
    <w:basedOn w:val="DefaultParagraphFont"/>
    <w:rsid w:val="00147CE6"/>
    <w:rPr>
      <w:vertAlign w:val="superscript"/>
    </w:rPr>
  </w:style>
  <w:style w:type="character" w:customStyle="1" w:styleId="Heading1Char">
    <w:name w:val="Heading 1 Char"/>
    <w:basedOn w:val="DefaultParagraphFont"/>
    <w:link w:val="Heading1"/>
    <w:rsid w:val="00147CE6"/>
    <w:rPr>
      <w:rFonts w:ascii="Times New Roman" w:eastAsia="Times New Roman" w:hAnsi="Times New Roman" w:cs="Arial"/>
      <w:b/>
      <w:bCs/>
      <w:kern w:val="32"/>
      <w:sz w:val="24"/>
      <w:szCs w:val="32"/>
      <w:lang w:val="en-GB" w:eastAsia="en-GB"/>
    </w:rPr>
  </w:style>
  <w:style w:type="character" w:customStyle="1" w:styleId="Heading2Char">
    <w:name w:val="Heading 2 Char"/>
    <w:basedOn w:val="DefaultParagraphFont"/>
    <w:link w:val="Heading2"/>
    <w:rsid w:val="00147CE6"/>
    <w:rPr>
      <w:rFonts w:ascii="Times New Roman" w:eastAsia="Times New Roman" w:hAnsi="Times New Roman" w:cs="Arial"/>
      <w:b/>
      <w:bCs/>
      <w:i/>
      <w:iCs/>
      <w:sz w:val="24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rsid w:val="00147CE6"/>
    <w:rPr>
      <w:rFonts w:ascii="Times New Roman" w:eastAsia="Times New Roman" w:hAnsi="Times New Roman" w:cs="Arial"/>
      <w:bCs/>
      <w:i/>
      <w:sz w:val="24"/>
      <w:szCs w:val="26"/>
      <w:lang w:val="en-GB" w:eastAsia="en-GB"/>
    </w:rPr>
  </w:style>
  <w:style w:type="character" w:customStyle="1" w:styleId="Heading4Char">
    <w:name w:val="Heading 4 Char"/>
    <w:basedOn w:val="DefaultParagraphFont"/>
    <w:link w:val="Heading4"/>
    <w:rsid w:val="00147CE6"/>
    <w:rPr>
      <w:rFonts w:ascii="Times New Roman" w:eastAsia="Times New Roman" w:hAnsi="Times New Roman" w:cs="Times New Roman"/>
      <w:bCs/>
      <w:sz w:val="24"/>
      <w:szCs w:val="28"/>
      <w:lang w:val="en-GB" w:eastAsia="en-GB"/>
    </w:rPr>
  </w:style>
  <w:style w:type="paragraph" w:customStyle="1" w:styleId="Articletitle">
    <w:name w:val="Article title"/>
    <w:basedOn w:val="Normal"/>
    <w:next w:val="Normal"/>
    <w:qFormat/>
    <w:rsid w:val="00147CE6"/>
    <w:pPr>
      <w:spacing w:after="120" w:line="360" w:lineRule="auto"/>
    </w:pPr>
    <w:rPr>
      <w:b/>
      <w:sz w:val="28"/>
    </w:rPr>
  </w:style>
  <w:style w:type="paragraph" w:customStyle="1" w:styleId="Authornames">
    <w:name w:val="Author names"/>
    <w:basedOn w:val="Normal"/>
    <w:next w:val="Normal"/>
    <w:qFormat/>
    <w:rsid w:val="00147CE6"/>
    <w:pPr>
      <w:spacing w:before="240" w:line="360" w:lineRule="auto"/>
    </w:pPr>
    <w:rPr>
      <w:sz w:val="28"/>
    </w:rPr>
  </w:style>
  <w:style w:type="paragraph" w:customStyle="1" w:styleId="Affiliation">
    <w:name w:val="Affiliation"/>
    <w:basedOn w:val="Normal"/>
    <w:qFormat/>
    <w:rsid w:val="00147CE6"/>
    <w:pPr>
      <w:spacing w:before="240" w:line="360" w:lineRule="auto"/>
    </w:pPr>
    <w:rPr>
      <w:i/>
    </w:rPr>
  </w:style>
  <w:style w:type="paragraph" w:customStyle="1" w:styleId="Receiveddates">
    <w:name w:val="Received dates"/>
    <w:basedOn w:val="Affiliation"/>
    <w:next w:val="Normal"/>
    <w:qFormat/>
    <w:rsid w:val="00147CE6"/>
  </w:style>
  <w:style w:type="paragraph" w:customStyle="1" w:styleId="Abstract">
    <w:name w:val="Abstract"/>
    <w:basedOn w:val="Normal"/>
    <w:next w:val="Keywords"/>
    <w:qFormat/>
    <w:rsid w:val="00147CE6"/>
    <w:pPr>
      <w:spacing w:before="360" w:after="300" w:line="360" w:lineRule="auto"/>
      <w:ind w:left="720" w:right="567"/>
    </w:pPr>
    <w:rPr>
      <w:sz w:val="22"/>
    </w:rPr>
  </w:style>
  <w:style w:type="paragraph" w:customStyle="1" w:styleId="Keywords">
    <w:name w:val="Keywords"/>
    <w:basedOn w:val="Normal"/>
    <w:next w:val="Paragraph"/>
    <w:qFormat/>
    <w:rsid w:val="00147CE6"/>
    <w:pPr>
      <w:spacing w:before="240" w:after="240" w:line="360" w:lineRule="auto"/>
      <w:ind w:left="720" w:right="567"/>
    </w:pPr>
    <w:rPr>
      <w:sz w:val="22"/>
    </w:rPr>
  </w:style>
  <w:style w:type="paragraph" w:customStyle="1" w:styleId="Correspondencedetails">
    <w:name w:val="Correspondence details"/>
    <w:basedOn w:val="Normal"/>
    <w:qFormat/>
    <w:rsid w:val="00147CE6"/>
    <w:pPr>
      <w:spacing w:before="240" w:line="360" w:lineRule="auto"/>
    </w:pPr>
  </w:style>
  <w:style w:type="paragraph" w:customStyle="1" w:styleId="Displayedquotation">
    <w:name w:val="Displayed quotation"/>
    <w:basedOn w:val="Normal"/>
    <w:qFormat/>
    <w:rsid w:val="00147CE6"/>
    <w:pPr>
      <w:tabs>
        <w:tab w:val="left" w:pos="1077"/>
        <w:tab w:val="left" w:pos="1440"/>
        <w:tab w:val="left" w:pos="1797"/>
        <w:tab w:val="left" w:pos="2155"/>
        <w:tab w:val="left" w:pos="2512"/>
      </w:tabs>
      <w:spacing w:before="240" w:after="360" w:line="360" w:lineRule="auto"/>
      <w:ind w:left="709" w:right="425"/>
      <w:contextualSpacing/>
    </w:pPr>
    <w:rPr>
      <w:sz w:val="22"/>
    </w:rPr>
  </w:style>
  <w:style w:type="paragraph" w:customStyle="1" w:styleId="Numberedlist">
    <w:name w:val="Numbered list"/>
    <w:basedOn w:val="Paragraph"/>
    <w:next w:val="Paragraph"/>
    <w:qFormat/>
    <w:rsid w:val="00147CE6"/>
    <w:pPr>
      <w:widowControl/>
      <w:numPr>
        <w:numId w:val="15"/>
      </w:numPr>
      <w:spacing w:after="240"/>
      <w:contextualSpacing/>
    </w:pPr>
  </w:style>
  <w:style w:type="paragraph" w:customStyle="1" w:styleId="Displayedequation">
    <w:name w:val="Displayed equation"/>
    <w:basedOn w:val="Normal"/>
    <w:next w:val="Paragraph"/>
    <w:qFormat/>
    <w:rsid w:val="00147CE6"/>
    <w:pPr>
      <w:tabs>
        <w:tab w:val="center" w:pos="4253"/>
        <w:tab w:val="right" w:pos="8222"/>
      </w:tabs>
      <w:spacing w:before="240" w:after="240"/>
      <w:jc w:val="center"/>
    </w:pPr>
  </w:style>
  <w:style w:type="paragraph" w:customStyle="1" w:styleId="Acknowledgements">
    <w:name w:val="Acknowledgements"/>
    <w:basedOn w:val="Normal"/>
    <w:next w:val="Normal"/>
    <w:qFormat/>
    <w:rsid w:val="00147CE6"/>
    <w:pPr>
      <w:spacing w:before="120" w:line="360" w:lineRule="auto"/>
    </w:pPr>
    <w:rPr>
      <w:sz w:val="22"/>
    </w:rPr>
  </w:style>
  <w:style w:type="paragraph" w:customStyle="1" w:styleId="Tabletitle">
    <w:name w:val="Table title"/>
    <w:basedOn w:val="Normal"/>
    <w:next w:val="Normal"/>
    <w:qFormat/>
    <w:rsid w:val="00147CE6"/>
    <w:pPr>
      <w:spacing w:before="240" w:line="360" w:lineRule="auto"/>
    </w:pPr>
  </w:style>
  <w:style w:type="paragraph" w:customStyle="1" w:styleId="Figurecaption">
    <w:name w:val="Figure caption"/>
    <w:basedOn w:val="Normal"/>
    <w:next w:val="Normal"/>
    <w:qFormat/>
    <w:rsid w:val="00147CE6"/>
    <w:pPr>
      <w:spacing w:before="240" w:line="360" w:lineRule="auto"/>
    </w:pPr>
  </w:style>
  <w:style w:type="paragraph" w:customStyle="1" w:styleId="Footnotes">
    <w:name w:val="Footnotes"/>
    <w:basedOn w:val="Normal"/>
    <w:qFormat/>
    <w:rsid w:val="00147CE6"/>
    <w:pPr>
      <w:spacing w:before="120" w:line="360" w:lineRule="auto"/>
      <w:ind w:left="482" w:hanging="482"/>
      <w:contextualSpacing/>
    </w:pPr>
    <w:rPr>
      <w:sz w:val="22"/>
    </w:rPr>
  </w:style>
  <w:style w:type="paragraph" w:customStyle="1" w:styleId="Notesoncontributors">
    <w:name w:val="Notes on contributors"/>
    <w:basedOn w:val="Normal"/>
    <w:qFormat/>
    <w:rsid w:val="00147CE6"/>
    <w:pPr>
      <w:spacing w:before="240" w:line="360" w:lineRule="auto"/>
    </w:pPr>
    <w:rPr>
      <w:sz w:val="22"/>
    </w:rPr>
  </w:style>
  <w:style w:type="paragraph" w:customStyle="1" w:styleId="Normalparagraphstyle">
    <w:name w:val="Normal paragraph style"/>
    <w:basedOn w:val="Normal"/>
    <w:next w:val="Normal"/>
    <w:rsid w:val="00147CE6"/>
  </w:style>
  <w:style w:type="paragraph" w:customStyle="1" w:styleId="Paragraph">
    <w:name w:val="Paragraph"/>
    <w:basedOn w:val="Normal"/>
    <w:next w:val="Newparagraph"/>
    <w:qFormat/>
    <w:rsid w:val="00147CE6"/>
    <w:pPr>
      <w:widowControl w:val="0"/>
      <w:spacing w:before="240"/>
    </w:pPr>
  </w:style>
  <w:style w:type="paragraph" w:customStyle="1" w:styleId="Newparagraph">
    <w:name w:val="New paragraph"/>
    <w:basedOn w:val="Normal"/>
    <w:qFormat/>
    <w:rsid w:val="00147CE6"/>
    <w:pPr>
      <w:ind w:firstLine="720"/>
    </w:pPr>
  </w:style>
  <w:style w:type="paragraph" w:styleId="NormalIndent">
    <w:name w:val="Normal Indent"/>
    <w:basedOn w:val="Normal"/>
    <w:rsid w:val="00147CE6"/>
    <w:pPr>
      <w:ind w:left="720"/>
    </w:pPr>
  </w:style>
  <w:style w:type="paragraph" w:customStyle="1" w:styleId="References">
    <w:name w:val="References"/>
    <w:basedOn w:val="Normal"/>
    <w:qFormat/>
    <w:rsid w:val="00147CE6"/>
    <w:pPr>
      <w:spacing w:before="120" w:line="360" w:lineRule="auto"/>
      <w:ind w:left="720" w:hanging="720"/>
      <w:contextualSpacing/>
    </w:pPr>
  </w:style>
  <w:style w:type="paragraph" w:customStyle="1" w:styleId="Subjectcodes">
    <w:name w:val="Subject codes"/>
    <w:basedOn w:val="Keywords"/>
    <w:next w:val="Paragraph"/>
    <w:qFormat/>
    <w:rsid w:val="00147CE6"/>
  </w:style>
  <w:style w:type="paragraph" w:customStyle="1" w:styleId="Bulletedlist">
    <w:name w:val="Bulleted list"/>
    <w:basedOn w:val="Paragraph"/>
    <w:next w:val="Paragraph"/>
    <w:qFormat/>
    <w:rsid w:val="00147CE6"/>
    <w:pPr>
      <w:widowControl/>
      <w:numPr>
        <w:numId w:val="16"/>
      </w:numPr>
      <w:spacing w:after="240"/>
      <w:contextualSpacing/>
    </w:pPr>
  </w:style>
  <w:style w:type="paragraph" w:customStyle="1" w:styleId="Heading4Paragraph">
    <w:name w:val="Heading 4 + Paragraph"/>
    <w:basedOn w:val="Paragraph"/>
    <w:next w:val="Newparagraph"/>
    <w:qFormat/>
    <w:rsid w:val="00147CE6"/>
    <w:pPr>
      <w:widowControl/>
      <w:spacing w:before="360"/>
    </w:p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6B0E52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9A670C"/>
    <w:pPr>
      <w:spacing w:after="0" w:line="240" w:lineRule="auto"/>
    </w:pPr>
    <w:rPr>
      <w:lang w:val="ru-RU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4700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458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67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78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89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36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xbdat\AppData\Roaming\Microsoft\Templates\TF_Template_Word_Windows_2016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94C64B334434A4993885E1FAB658B0B" ma:contentTypeVersion="14" ma:contentTypeDescription="Create a new document." ma:contentTypeScope="" ma:versionID="c077e4d80531a1bc28859163ee2a0d3e">
  <xsd:schema xmlns:xsd="http://www.w3.org/2001/XMLSchema" xmlns:xs="http://www.w3.org/2001/XMLSchema" xmlns:p="http://schemas.microsoft.com/office/2006/metadata/properties" xmlns:ns3="578aa6da-b90f-42a0-88a2-75cd8f592424" xmlns:ns4="b2444660-f887-4305-8054-7f34fc7cd4f9" targetNamespace="http://schemas.microsoft.com/office/2006/metadata/properties" ma:root="true" ma:fieldsID="9dbff1556af71433d5a56d51566d74e0" ns3:_="" ns4:_="">
    <xsd:import namespace="578aa6da-b90f-42a0-88a2-75cd8f592424"/>
    <xsd:import namespace="b2444660-f887-4305-8054-7f34fc7cd4f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LengthInSecond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78aa6da-b90f-42a0-88a2-75cd8f5924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44660-f887-4305-8054-7f34fc7cd4f9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1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8D1E6FA-1D2A-43D3-A92C-239733FF7E9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78aa6da-b90f-42a0-88a2-75cd8f592424"/>
    <ds:schemaRef ds:uri="b2444660-f887-4305-8054-7f34fc7cd4f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4D0640D-3616-4D93-8B95-4B7A6C5B353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99261F7-4097-4E0C-84E4-831E1D7C509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7C706A35-681F-4D90-89FE-995D730E0D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TF_Template_Word_Windows_2016.dotx</Template>
  <TotalTime>29</TotalTime>
  <Pages>46</Pages>
  <Words>23026</Words>
  <Characters>131250</Characters>
  <Application>Microsoft Office Word</Application>
  <DocSecurity>0</DocSecurity>
  <Lines>1093</Lines>
  <Paragraphs>307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153969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xbdatapc@outlook.com</dc:creator>
  <cp:keywords/>
  <dc:description/>
  <cp:lastModifiedBy>xbdatapc@outlook.com</cp:lastModifiedBy>
  <cp:revision>14</cp:revision>
  <dcterms:created xsi:type="dcterms:W3CDTF">2023-06-30T01:11:00Z</dcterms:created>
  <dcterms:modified xsi:type="dcterms:W3CDTF">2023-06-30T03:15:00Z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ZOTERO_PREF_1">
    <vt:lpwstr>&lt;data data-version="3" zotero-version="6.0.26"&gt;&lt;session id="1MZQGtZY"/&gt;&lt;style id="http://www.zotero.org/styles/tf-aip-o-3" hasBibliography="1" bibliographyStyleHasBeenSet="1"/&gt;&lt;prefs&gt;&lt;pref name="fieldType" value="Field"/&gt;&lt;pref name="automaticJournalAbbrev</vt:lpwstr>
  </property>
  <property fmtid="{D5CDD505-2E9C-101B-9397-08002B2CF9AE}" pid="3" name="ZOTERO_PREF_2">
    <vt:lpwstr>iations" value="true"/&gt;&lt;/prefs&gt;&lt;/data&gt;</vt:lpwstr>
  </property>
  <property fmtid="{D5CDD505-2E9C-101B-9397-08002B2CF9AE}" pid="4" name="ContentTypeId">
    <vt:lpwstr>0x010100694C64B334434A4993885E1FAB658B0B</vt:lpwstr>
  </property>
</Properties>
</file>